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DB912E" w14:textId="77777777" w:rsidR="00B8585C" w:rsidRDefault="00B8585C" w:rsidP="00B8585C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61/2025</w:t>
      </w:r>
    </w:p>
    <w:p w14:paraId="7B5D7E94" w14:textId="77777777" w:rsidR="00B8585C" w:rsidRDefault="00B8585C" w:rsidP="00B8585C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4CCDF10C" w14:textId="77777777" w:rsidR="00B8585C" w:rsidRPr="00346224" w:rsidRDefault="00B8585C" w:rsidP="00B8585C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346224">
        <w:rPr>
          <w:rFonts w:ascii="Corbel" w:hAnsi="Corbel"/>
          <w:b/>
          <w:smallCaps/>
          <w:sz w:val="24"/>
          <w:szCs w:val="24"/>
        </w:rPr>
        <w:t>SYLABUS</w:t>
      </w:r>
    </w:p>
    <w:p w14:paraId="13A527D0" w14:textId="77777777" w:rsidR="00B8585C" w:rsidRPr="00346224" w:rsidRDefault="00B8585C" w:rsidP="00B8585C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346224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b/>
          <w:smallCaps/>
          <w:sz w:val="24"/>
          <w:szCs w:val="24"/>
        </w:rPr>
        <w:t>2026-2031</w:t>
      </w:r>
    </w:p>
    <w:p w14:paraId="41F510DB" w14:textId="77777777" w:rsidR="00B8585C" w:rsidRPr="00346224" w:rsidRDefault="00B8585C" w:rsidP="00B8585C">
      <w:pPr>
        <w:spacing w:after="0" w:line="240" w:lineRule="exact"/>
        <w:jc w:val="center"/>
        <w:rPr>
          <w:rFonts w:ascii="Corbel" w:hAnsi="Corbel"/>
          <w:b/>
          <w:sz w:val="24"/>
          <w:szCs w:val="24"/>
        </w:rPr>
      </w:pPr>
      <w:r w:rsidRPr="00346224">
        <w:rPr>
          <w:rFonts w:ascii="Corbel" w:hAnsi="Corbel"/>
          <w:sz w:val="24"/>
          <w:szCs w:val="24"/>
        </w:rPr>
        <w:t xml:space="preserve">Rok akademicki  </w:t>
      </w:r>
      <w:r w:rsidRPr="00346224">
        <w:rPr>
          <w:rFonts w:ascii="Corbel" w:hAnsi="Corbel"/>
          <w:b/>
          <w:sz w:val="24"/>
          <w:szCs w:val="24"/>
        </w:rPr>
        <w:t>20</w:t>
      </w:r>
      <w:r>
        <w:rPr>
          <w:rFonts w:ascii="Corbel" w:hAnsi="Corbel"/>
          <w:b/>
          <w:sz w:val="24"/>
          <w:szCs w:val="24"/>
        </w:rPr>
        <w:t>30</w:t>
      </w:r>
      <w:r w:rsidRPr="00346224">
        <w:rPr>
          <w:rFonts w:ascii="Corbel" w:hAnsi="Corbel"/>
          <w:b/>
          <w:sz w:val="24"/>
          <w:szCs w:val="24"/>
        </w:rPr>
        <w:t>/20</w:t>
      </w:r>
      <w:r>
        <w:rPr>
          <w:rFonts w:ascii="Corbel" w:hAnsi="Corbel"/>
          <w:b/>
          <w:sz w:val="24"/>
          <w:szCs w:val="24"/>
        </w:rPr>
        <w:t>31</w:t>
      </w:r>
    </w:p>
    <w:p w14:paraId="2856A2C8" w14:textId="77777777" w:rsidR="0085747A" w:rsidRPr="00346224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EAF9D4A" w14:textId="77777777" w:rsidR="0085747A" w:rsidRPr="00346224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346224">
        <w:rPr>
          <w:rFonts w:ascii="Corbel" w:hAnsi="Corbel"/>
          <w:szCs w:val="24"/>
        </w:rPr>
        <w:t xml:space="preserve">1. </w:t>
      </w:r>
      <w:r w:rsidR="0085747A" w:rsidRPr="00346224">
        <w:rPr>
          <w:rFonts w:ascii="Corbel" w:hAnsi="Corbel"/>
          <w:szCs w:val="24"/>
        </w:rPr>
        <w:t xml:space="preserve">Podstawowe </w:t>
      </w:r>
      <w:r w:rsidR="00445970" w:rsidRPr="00346224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346224" w14:paraId="318838EC" w14:textId="77777777" w:rsidTr="00B819C8">
        <w:tc>
          <w:tcPr>
            <w:tcW w:w="2694" w:type="dxa"/>
            <w:vAlign w:val="center"/>
          </w:tcPr>
          <w:p w14:paraId="5231D010" w14:textId="77777777" w:rsidR="0085747A" w:rsidRPr="00346224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C07C7C8" w14:textId="77777777" w:rsidR="0085747A" w:rsidRPr="00346224" w:rsidRDefault="00D729A8" w:rsidP="00F353D1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>m</w:t>
            </w:r>
            <w:r w:rsidR="00A31F7C" w:rsidRPr="00346224">
              <w:rPr>
                <w:rFonts w:ascii="Corbel" w:hAnsi="Corbel"/>
                <w:sz w:val="24"/>
                <w:szCs w:val="24"/>
              </w:rPr>
              <w:t xml:space="preserve">etodyka pracy rewalidacyjno-wychowawczej z osobami ze sprzężoną i głęboką niepełnosprawnością </w:t>
            </w:r>
            <w:r w:rsidR="00D06768" w:rsidRPr="00346224">
              <w:rPr>
                <w:rFonts w:ascii="Corbel" w:hAnsi="Corbel"/>
                <w:sz w:val="24"/>
                <w:szCs w:val="24"/>
              </w:rPr>
              <w:t>intelektualną</w:t>
            </w:r>
          </w:p>
        </w:tc>
      </w:tr>
      <w:tr w:rsidR="0085747A" w:rsidRPr="00346224" w14:paraId="1FA8B14C" w14:textId="77777777" w:rsidTr="00B819C8">
        <w:tc>
          <w:tcPr>
            <w:tcW w:w="2694" w:type="dxa"/>
            <w:vAlign w:val="center"/>
          </w:tcPr>
          <w:p w14:paraId="51FC7379" w14:textId="77777777" w:rsidR="0085747A" w:rsidRPr="00346224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346224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CE6DC92" w14:textId="77777777" w:rsidR="0085747A" w:rsidRPr="00346224" w:rsidRDefault="00D729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46224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85747A" w:rsidRPr="00346224" w14:paraId="18BAD22F" w14:textId="77777777" w:rsidTr="00B819C8">
        <w:tc>
          <w:tcPr>
            <w:tcW w:w="2694" w:type="dxa"/>
            <w:vAlign w:val="center"/>
          </w:tcPr>
          <w:p w14:paraId="25A66570" w14:textId="77777777" w:rsidR="0085747A" w:rsidRPr="00346224" w:rsidRDefault="007A265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>N</w:t>
            </w:r>
            <w:r w:rsidR="0085747A" w:rsidRPr="00346224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34622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B8E2F55" w14:textId="77777777" w:rsidR="0085747A" w:rsidRPr="00346224" w:rsidRDefault="001C54F5" w:rsidP="007A265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C54F5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346224" w14:paraId="0C51E395" w14:textId="77777777" w:rsidTr="00B819C8">
        <w:tc>
          <w:tcPr>
            <w:tcW w:w="2694" w:type="dxa"/>
            <w:vAlign w:val="center"/>
          </w:tcPr>
          <w:p w14:paraId="521E03C1" w14:textId="77777777" w:rsidR="0085747A" w:rsidRPr="0034622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482E32B" w14:textId="77777777" w:rsidR="0085747A" w:rsidRPr="00346224" w:rsidRDefault="00D729A8" w:rsidP="00D729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46224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D729A8" w:rsidRPr="00346224" w14:paraId="74B6B186" w14:textId="77777777" w:rsidTr="00B819C8">
        <w:tc>
          <w:tcPr>
            <w:tcW w:w="2694" w:type="dxa"/>
            <w:vAlign w:val="center"/>
          </w:tcPr>
          <w:p w14:paraId="3C948161" w14:textId="77777777" w:rsidR="00D729A8" w:rsidRPr="00346224" w:rsidRDefault="00D729A8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8342D32" w14:textId="77777777" w:rsidR="00D729A8" w:rsidRPr="00346224" w:rsidRDefault="00D729A8" w:rsidP="00A36A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46224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D729A8" w:rsidRPr="00346224" w14:paraId="5EF389E8" w14:textId="77777777" w:rsidTr="00B819C8">
        <w:tc>
          <w:tcPr>
            <w:tcW w:w="2694" w:type="dxa"/>
            <w:vAlign w:val="center"/>
          </w:tcPr>
          <w:p w14:paraId="1FC56422" w14:textId="77777777" w:rsidR="00D729A8" w:rsidRPr="00346224" w:rsidRDefault="00D729A8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29F28F7" w14:textId="77777777" w:rsidR="00D729A8" w:rsidRPr="00346224" w:rsidRDefault="00D729A8" w:rsidP="00A36A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46224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D729A8" w:rsidRPr="00346224" w14:paraId="273239CC" w14:textId="77777777" w:rsidTr="00B819C8">
        <w:tc>
          <w:tcPr>
            <w:tcW w:w="2694" w:type="dxa"/>
            <w:vAlign w:val="center"/>
          </w:tcPr>
          <w:p w14:paraId="3FFE84FD" w14:textId="77777777" w:rsidR="00D729A8" w:rsidRPr="00346224" w:rsidRDefault="00D729A8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240B37B" w14:textId="77777777" w:rsidR="00D729A8" w:rsidRPr="00346224" w:rsidRDefault="00D729A8" w:rsidP="00A36A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46224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D729A8" w:rsidRPr="00346224" w14:paraId="7F489E69" w14:textId="77777777" w:rsidTr="00B819C8">
        <w:tc>
          <w:tcPr>
            <w:tcW w:w="2694" w:type="dxa"/>
            <w:vAlign w:val="center"/>
          </w:tcPr>
          <w:p w14:paraId="4CDFFEDB" w14:textId="77777777" w:rsidR="00D729A8" w:rsidRPr="00346224" w:rsidRDefault="00D729A8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840F6CB" w14:textId="4EE11711" w:rsidR="00D729A8" w:rsidRPr="00346224" w:rsidRDefault="005D0AFF" w:rsidP="00A36A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</w:t>
            </w:r>
            <w:r w:rsidR="008B1BA3">
              <w:rPr>
                <w:rFonts w:ascii="Corbel" w:hAnsi="Corbel"/>
                <w:b w:val="0"/>
                <w:sz w:val="24"/>
                <w:szCs w:val="24"/>
              </w:rPr>
              <w:t>ie</w:t>
            </w:r>
            <w:r w:rsidR="00D729A8" w:rsidRPr="00346224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8B1BA3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D729A8" w:rsidRPr="00346224" w14:paraId="0B78DF6A" w14:textId="77777777" w:rsidTr="00B819C8">
        <w:tc>
          <w:tcPr>
            <w:tcW w:w="2694" w:type="dxa"/>
            <w:vAlign w:val="center"/>
          </w:tcPr>
          <w:p w14:paraId="1FF22C17" w14:textId="77777777" w:rsidR="00D729A8" w:rsidRPr="00346224" w:rsidRDefault="00D729A8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28923145" w14:textId="77777777" w:rsidR="00D729A8" w:rsidRPr="00346224" w:rsidRDefault="00D729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46224">
              <w:rPr>
                <w:rFonts w:ascii="Corbel" w:hAnsi="Corbel"/>
                <w:b w:val="0"/>
                <w:sz w:val="24"/>
                <w:szCs w:val="24"/>
              </w:rPr>
              <w:t>V rok, 10 semestr</w:t>
            </w:r>
          </w:p>
        </w:tc>
      </w:tr>
      <w:tr w:rsidR="00D729A8" w:rsidRPr="00346224" w14:paraId="7DCBEE9A" w14:textId="77777777" w:rsidTr="00B819C8">
        <w:tc>
          <w:tcPr>
            <w:tcW w:w="2694" w:type="dxa"/>
            <w:vAlign w:val="center"/>
          </w:tcPr>
          <w:p w14:paraId="371F9397" w14:textId="77777777" w:rsidR="00D729A8" w:rsidRPr="00346224" w:rsidRDefault="00D729A8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16DD688" w14:textId="38C7E353" w:rsidR="00D729A8" w:rsidRPr="00346224" w:rsidRDefault="00D729A8" w:rsidP="00A36A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46224">
              <w:rPr>
                <w:rFonts w:ascii="Corbel" w:hAnsi="Corbel"/>
                <w:b w:val="0"/>
                <w:sz w:val="24"/>
                <w:szCs w:val="24"/>
              </w:rPr>
              <w:t>Moduł E.I. Edukacja i rehabilitacja osób z niepełnosprawnością intelektualną, Moduł E.2</w:t>
            </w:r>
            <w:r w:rsidR="00B8585C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346224">
              <w:rPr>
                <w:rFonts w:ascii="Corbel" w:hAnsi="Corbel"/>
                <w:b w:val="0"/>
                <w:sz w:val="24"/>
                <w:szCs w:val="24"/>
              </w:rPr>
              <w:t>. Przygotowanie dydaktyczno-metodyczne; przedmiot specjalnościowy</w:t>
            </w:r>
          </w:p>
        </w:tc>
      </w:tr>
      <w:tr w:rsidR="00D729A8" w:rsidRPr="00346224" w14:paraId="347AD50A" w14:textId="77777777" w:rsidTr="00B819C8">
        <w:tc>
          <w:tcPr>
            <w:tcW w:w="2694" w:type="dxa"/>
            <w:vAlign w:val="center"/>
          </w:tcPr>
          <w:p w14:paraId="138D89ED" w14:textId="77777777" w:rsidR="00D729A8" w:rsidRPr="00346224" w:rsidRDefault="00D729A8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7F105DE" w14:textId="77777777" w:rsidR="00D729A8" w:rsidRPr="00346224" w:rsidRDefault="00D729A8" w:rsidP="00A36A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46224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D729A8" w:rsidRPr="00346224" w14:paraId="1B79F978" w14:textId="77777777" w:rsidTr="00B819C8">
        <w:tc>
          <w:tcPr>
            <w:tcW w:w="2694" w:type="dxa"/>
            <w:vAlign w:val="center"/>
          </w:tcPr>
          <w:p w14:paraId="674BADBB" w14:textId="77777777" w:rsidR="00D729A8" w:rsidRPr="00346224" w:rsidRDefault="00D729A8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D54DB9D" w14:textId="002BD4DC" w:rsidR="00D729A8" w:rsidRPr="00346224" w:rsidRDefault="00D729A8" w:rsidP="00A36A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46224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8B1BA3">
              <w:rPr>
                <w:rFonts w:ascii="Corbel" w:hAnsi="Corbel"/>
                <w:b w:val="0"/>
                <w:sz w:val="24"/>
                <w:szCs w:val="24"/>
              </w:rPr>
              <w:t xml:space="preserve">hab. </w:t>
            </w:r>
            <w:r w:rsidR="005D0AFF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8B1BA3">
              <w:rPr>
                <w:rFonts w:ascii="Corbel" w:hAnsi="Corbel"/>
                <w:b w:val="0"/>
                <w:sz w:val="24"/>
                <w:szCs w:val="24"/>
              </w:rPr>
              <w:t xml:space="preserve">rof. UR </w:t>
            </w:r>
            <w:r w:rsidRPr="00346224">
              <w:rPr>
                <w:rFonts w:ascii="Corbel" w:hAnsi="Corbel"/>
                <w:b w:val="0"/>
                <w:sz w:val="24"/>
                <w:szCs w:val="24"/>
              </w:rPr>
              <w:t>Beata Gumienny, dr Aleksandra Mach</w:t>
            </w:r>
          </w:p>
        </w:tc>
      </w:tr>
      <w:tr w:rsidR="00D729A8" w:rsidRPr="00346224" w14:paraId="7EBE04ED" w14:textId="77777777" w:rsidTr="00B819C8">
        <w:tc>
          <w:tcPr>
            <w:tcW w:w="2694" w:type="dxa"/>
            <w:vAlign w:val="center"/>
          </w:tcPr>
          <w:p w14:paraId="3164257F" w14:textId="77777777" w:rsidR="00D729A8" w:rsidRPr="00346224" w:rsidRDefault="00D729A8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9FF35C0" w14:textId="77777777" w:rsidR="00D729A8" w:rsidRPr="00346224" w:rsidRDefault="00D729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46224">
              <w:rPr>
                <w:rFonts w:ascii="Corbel" w:hAnsi="Corbel"/>
                <w:b w:val="0"/>
                <w:sz w:val="24"/>
                <w:szCs w:val="24"/>
              </w:rPr>
              <w:t>dr Agnieszka Łaba-Hornecka</w:t>
            </w:r>
            <w:r w:rsidR="00583F2C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="00F252BA">
              <w:rPr>
                <w:rFonts w:ascii="Corbel" w:hAnsi="Corbel"/>
                <w:b w:val="0"/>
                <w:sz w:val="24"/>
                <w:szCs w:val="24"/>
              </w:rPr>
              <w:t xml:space="preserve">dr Aleksandra Mach, </w:t>
            </w:r>
            <w:r w:rsidR="00583F2C">
              <w:rPr>
                <w:rFonts w:ascii="Corbel" w:hAnsi="Corbel"/>
                <w:b w:val="0"/>
                <w:sz w:val="24"/>
                <w:szCs w:val="24"/>
              </w:rPr>
              <w:t>mgr Marzena Jakubek</w:t>
            </w:r>
          </w:p>
        </w:tc>
      </w:tr>
    </w:tbl>
    <w:p w14:paraId="5ACFF3CE" w14:textId="77777777" w:rsidR="0085747A" w:rsidRPr="00346224" w:rsidRDefault="0085747A" w:rsidP="00F353D1">
      <w:pPr>
        <w:pStyle w:val="Podpunkty"/>
        <w:ind w:left="0"/>
        <w:rPr>
          <w:rFonts w:ascii="Corbel" w:hAnsi="Corbel"/>
          <w:sz w:val="24"/>
          <w:szCs w:val="24"/>
        </w:rPr>
      </w:pPr>
      <w:r w:rsidRPr="00346224">
        <w:rPr>
          <w:rFonts w:ascii="Corbel" w:hAnsi="Corbel"/>
          <w:sz w:val="24"/>
          <w:szCs w:val="24"/>
        </w:rPr>
        <w:t xml:space="preserve">* </w:t>
      </w:r>
      <w:r w:rsidRPr="00346224">
        <w:rPr>
          <w:rFonts w:ascii="Corbel" w:hAnsi="Corbel"/>
          <w:i/>
          <w:sz w:val="24"/>
          <w:szCs w:val="24"/>
        </w:rPr>
        <w:t>-</w:t>
      </w:r>
      <w:r w:rsidR="00B90885" w:rsidRPr="00346224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346224">
        <w:rPr>
          <w:rFonts w:ascii="Corbel" w:hAnsi="Corbel"/>
          <w:b w:val="0"/>
          <w:sz w:val="24"/>
          <w:szCs w:val="24"/>
        </w:rPr>
        <w:t>e,</w:t>
      </w:r>
      <w:r w:rsidRPr="00346224">
        <w:rPr>
          <w:rFonts w:ascii="Corbel" w:hAnsi="Corbel"/>
          <w:i/>
          <w:sz w:val="24"/>
          <w:szCs w:val="24"/>
        </w:rPr>
        <w:t xml:space="preserve"> </w:t>
      </w:r>
      <w:r w:rsidRPr="00346224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346224">
        <w:rPr>
          <w:rFonts w:ascii="Corbel" w:hAnsi="Corbel"/>
          <w:b w:val="0"/>
          <w:i/>
          <w:sz w:val="24"/>
          <w:szCs w:val="24"/>
        </w:rPr>
        <w:t>w Jednostce</w:t>
      </w:r>
    </w:p>
    <w:p w14:paraId="76C8FB7A" w14:textId="77777777" w:rsidR="00923D7D" w:rsidRPr="00346224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76468C4" w14:textId="77777777" w:rsidR="00923D7D" w:rsidRPr="00346224" w:rsidRDefault="0085747A" w:rsidP="008254D4">
      <w:pPr>
        <w:pStyle w:val="Podpunkty"/>
        <w:ind w:left="284"/>
        <w:rPr>
          <w:rFonts w:ascii="Corbel" w:hAnsi="Corbel"/>
          <w:sz w:val="24"/>
          <w:szCs w:val="24"/>
        </w:rPr>
      </w:pPr>
      <w:r w:rsidRPr="00346224">
        <w:rPr>
          <w:rFonts w:ascii="Corbel" w:hAnsi="Corbel"/>
          <w:sz w:val="24"/>
          <w:szCs w:val="24"/>
        </w:rPr>
        <w:t>1.</w:t>
      </w:r>
      <w:r w:rsidR="00E22FBC" w:rsidRPr="00346224">
        <w:rPr>
          <w:rFonts w:ascii="Corbel" w:hAnsi="Corbel"/>
          <w:sz w:val="24"/>
          <w:szCs w:val="24"/>
        </w:rPr>
        <w:t>1</w:t>
      </w:r>
      <w:r w:rsidRPr="00346224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0"/>
        <w:gridCol w:w="783"/>
        <w:gridCol w:w="851"/>
        <w:gridCol w:w="797"/>
        <w:gridCol w:w="819"/>
        <w:gridCol w:w="756"/>
        <w:gridCol w:w="945"/>
        <w:gridCol w:w="1229"/>
        <w:gridCol w:w="1489"/>
      </w:tblGrid>
      <w:tr w:rsidR="00015B8F" w:rsidRPr="00346224" w14:paraId="7050257B" w14:textId="77777777" w:rsidTr="00D06768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DAFC" w14:textId="77777777" w:rsidR="00015B8F" w:rsidRPr="0034622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46224">
              <w:rPr>
                <w:rFonts w:ascii="Corbel" w:hAnsi="Corbel"/>
                <w:szCs w:val="24"/>
              </w:rPr>
              <w:t>Semestr</w:t>
            </w:r>
          </w:p>
          <w:p w14:paraId="4EC4965D" w14:textId="77777777" w:rsidR="00015B8F" w:rsidRPr="00346224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46224">
              <w:rPr>
                <w:rFonts w:ascii="Corbel" w:hAnsi="Corbel"/>
                <w:szCs w:val="24"/>
              </w:rPr>
              <w:t>(</w:t>
            </w:r>
            <w:r w:rsidR="00363F78" w:rsidRPr="00346224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95D0E" w14:textId="77777777" w:rsidR="00015B8F" w:rsidRPr="0034622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46224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3C8D0" w14:textId="77777777" w:rsidR="00015B8F" w:rsidRPr="0034622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46224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BAE86" w14:textId="77777777" w:rsidR="00015B8F" w:rsidRPr="0034622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46224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33827" w14:textId="77777777" w:rsidR="00015B8F" w:rsidRPr="0034622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46224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DF21B" w14:textId="77777777" w:rsidR="00015B8F" w:rsidRPr="0034622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46224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DC9A6" w14:textId="77777777" w:rsidR="00015B8F" w:rsidRPr="0034622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46224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DEF53" w14:textId="77777777" w:rsidR="00015B8F" w:rsidRPr="0034622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46224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30D1B" w14:textId="77777777" w:rsidR="00015B8F" w:rsidRPr="00346224" w:rsidRDefault="00D729A8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46224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AA95C" w14:textId="77777777" w:rsidR="00015B8F" w:rsidRPr="0034622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346224">
              <w:rPr>
                <w:rFonts w:ascii="Corbel" w:hAnsi="Corbel"/>
                <w:b/>
                <w:szCs w:val="24"/>
              </w:rPr>
              <w:t>Liczba pkt</w:t>
            </w:r>
            <w:r w:rsidR="00B90885" w:rsidRPr="00346224">
              <w:rPr>
                <w:rFonts w:ascii="Corbel" w:hAnsi="Corbel"/>
                <w:b/>
                <w:szCs w:val="24"/>
              </w:rPr>
              <w:t>.</w:t>
            </w:r>
            <w:r w:rsidRPr="00346224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346224" w14:paraId="038C99AA" w14:textId="77777777" w:rsidTr="00D729A8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AD193" w14:textId="77777777" w:rsidR="00015B8F" w:rsidRPr="00346224" w:rsidRDefault="00D729A8" w:rsidP="00D729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6D1D7" w14:textId="77777777" w:rsidR="00015B8F" w:rsidRPr="0034622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CEBFE" w14:textId="77777777" w:rsidR="00015B8F" w:rsidRPr="0034622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61C4F" w14:textId="77777777" w:rsidR="00015B8F" w:rsidRPr="0034622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8BC8C" w14:textId="77777777" w:rsidR="00015B8F" w:rsidRPr="0034622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60307" w14:textId="77777777" w:rsidR="00015B8F" w:rsidRPr="0034622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EF7E9" w14:textId="77777777" w:rsidR="00015B8F" w:rsidRPr="0034622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993B7" w14:textId="77777777" w:rsidR="00015B8F" w:rsidRPr="0034622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4A6E1" w14:textId="77777777" w:rsidR="00015B8F" w:rsidRPr="00346224" w:rsidRDefault="008B1BA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2BF95" w14:textId="77777777" w:rsidR="00015B8F" w:rsidRPr="00346224" w:rsidRDefault="00D0676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3EFBCC4" w14:textId="77777777" w:rsidR="00923D7D" w:rsidRPr="00346224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F2972E8" w14:textId="77777777" w:rsidR="0085747A" w:rsidRPr="00346224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346224">
        <w:rPr>
          <w:rFonts w:ascii="Corbel" w:hAnsi="Corbel"/>
          <w:b w:val="0"/>
          <w:smallCaps w:val="0"/>
          <w:szCs w:val="24"/>
        </w:rPr>
        <w:t>1.</w:t>
      </w:r>
      <w:r w:rsidR="00E22FBC" w:rsidRPr="00346224">
        <w:rPr>
          <w:rFonts w:ascii="Corbel" w:hAnsi="Corbel"/>
          <w:b w:val="0"/>
          <w:smallCaps w:val="0"/>
          <w:szCs w:val="24"/>
        </w:rPr>
        <w:t>2</w:t>
      </w:r>
      <w:r w:rsidR="00F83B28" w:rsidRPr="00346224">
        <w:rPr>
          <w:rFonts w:ascii="Corbel" w:hAnsi="Corbel"/>
          <w:b w:val="0"/>
          <w:smallCaps w:val="0"/>
          <w:szCs w:val="24"/>
        </w:rPr>
        <w:t>.</w:t>
      </w:r>
      <w:r w:rsidR="00F83B28" w:rsidRPr="00346224">
        <w:rPr>
          <w:rFonts w:ascii="Corbel" w:hAnsi="Corbel"/>
          <w:b w:val="0"/>
          <w:smallCaps w:val="0"/>
          <w:szCs w:val="24"/>
        </w:rPr>
        <w:tab/>
      </w:r>
      <w:r w:rsidRPr="00346224">
        <w:rPr>
          <w:rFonts w:ascii="Corbel" w:hAnsi="Corbel"/>
          <w:b w:val="0"/>
          <w:smallCaps w:val="0"/>
          <w:szCs w:val="24"/>
        </w:rPr>
        <w:t xml:space="preserve">Sposób realizacji zajęć  </w:t>
      </w:r>
    </w:p>
    <w:p w14:paraId="542A27F7" w14:textId="77777777" w:rsidR="008254D4" w:rsidRPr="00346224" w:rsidRDefault="008254D4" w:rsidP="008254D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346224">
        <w:rPr>
          <w:rFonts w:ascii="Corbel" w:eastAsia="MS Gothic" w:hAnsi="Corbel"/>
          <w:b w:val="0"/>
          <w:szCs w:val="24"/>
        </w:rPr>
        <w:sym w:font="Wingdings" w:char="F078"/>
      </w:r>
      <w:r w:rsidRPr="00346224">
        <w:rPr>
          <w:rFonts w:ascii="Corbel" w:eastAsia="MS Gothic" w:hAnsi="Corbel"/>
          <w:b w:val="0"/>
          <w:szCs w:val="24"/>
        </w:rPr>
        <w:t xml:space="preserve"> </w:t>
      </w:r>
      <w:r w:rsidRPr="00346224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704C07F8" w14:textId="77777777" w:rsidR="0085747A" w:rsidRPr="00346224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346224">
        <w:rPr>
          <w:rFonts w:ascii="MS Gothic" w:eastAsia="MS Gothic" w:hAnsi="MS Gothic" w:cs="MS Gothic" w:hint="eastAsia"/>
          <w:b w:val="0"/>
          <w:szCs w:val="24"/>
        </w:rPr>
        <w:t>☐</w:t>
      </w:r>
      <w:r w:rsidRPr="00346224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FDA9BBF" w14:textId="77777777" w:rsidR="0085747A" w:rsidRPr="00346224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095C287" w14:textId="77777777" w:rsidR="009C54AE" w:rsidRPr="00346224" w:rsidRDefault="00E22FBC" w:rsidP="008254D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346224">
        <w:rPr>
          <w:rFonts w:ascii="Corbel" w:hAnsi="Corbel"/>
          <w:smallCaps w:val="0"/>
          <w:szCs w:val="24"/>
        </w:rPr>
        <w:t xml:space="preserve">1.3 </w:t>
      </w:r>
      <w:r w:rsidR="00F83B28" w:rsidRPr="00346224">
        <w:rPr>
          <w:rFonts w:ascii="Corbel" w:hAnsi="Corbel"/>
          <w:smallCaps w:val="0"/>
          <w:szCs w:val="24"/>
        </w:rPr>
        <w:tab/>
      </w:r>
      <w:r w:rsidRPr="00346224">
        <w:rPr>
          <w:rFonts w:ascii="Corbel" w:hAnsi="Corbel"/>
          <w:smallCaps w:val="0"/>
          <w:szCs w:val="24"/>
        </w:rPr>
        <w:t>For</w:t>
      </w:r>
      <w:r w:rsidR="00445970" w:rsidRPr="00346224">
        <w:rPr>
          <w:rFonts w:ascii="Corbel" w:hAnsi="Corbel"/>
          <w:smallCaps w:val="0"/>
          <w:szCs w:val="24"/>
        </w:rPr>
        <w:t xml:space="preserve">ma zaliczenia przedmiotu </w:t>
      </w:r>
      <w:r w:rsidR="008254D4" w:rsidRPr="00346224">
        <w:rPr>
          <w:rFonts w:ascii="Corbel" w:hAnsi="Corbel"/>
          <w:smallCaps w:val="0"/>
          <w:szCs w:val="24"/>
        </w:rPr>
        <w:t xml:space="preserve"> (z toku)</w:t>
      </w:r>
    </w:p>
    <w:p w14:paraId="3C54B492" w14:textId="77777777" w:rsidR="008254D4" w:rsidRPr="00346224" w:rsidRDefault="008254D4" w:rsidP="008254D4">
      <w:pPr>
        <w:pStyle w:val="Punktygwne"/>
        <w:tabs>
          <w:tab w:val="left" w:pos="709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346224">
        <w:rPr>
          <w:rFonts w:ascii="Corbel" w:hAnsi="Corbel"/>
          <w:smallCaps w:val="0"/>
          <w:szCs w:val="24"/>
        </w:rPr>
        <w:tab/>
      </w:r>
      <w:r w:rsidRPr="00346224">
        <w:rPr>
          <w:rFonts w:ascii="Corbel" w:hAnsi="Corbel"/>
          <w:b w:val="0"/>
          <w:smallCaps w:val="0"/>
          <w:szCs w:val="24"/>
        </w:rPr>
        <w:t>warsztaty: zaliczenie z oceną</w:t>
      </w:r>
    </w:p>
    <w:p w14:paraId="18A024E0" w14:textId="77777777" w:rsidR="008254D4" w:rsidRPr="00346224" w:rsidRDefault="008254D4" w:rsidP="008254D4">
      <w:pPr>
        <w:pStyle w:val="Punktygwne"/>
        <w:tabs>
          <w:tab w:val="left" w:pos="709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346224">
        <w:rPr>
          <w:rFonts w:ascii="Corbel" w:hAnsi="Corbel"/>
          <w:b w:val="0"/>
          <w:smallCaps w:val="0"/>
          <w:szCs w:val="24"/>
        </w:rPr>
        <w:tab/>
        <w:t>całość przedmiotu: egzamin</w:t>
      </w:r>
    </w:p>
    <w:p w14:paraId="52B36510" w14:textId="77777777" w:rsidR="00E960BB" w:rsidRPr="00346224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738FFC9" w14:textId="77777777" w:rsidR="00E960BB" w:rsidRPr="0034622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346224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346224" w14:paraId="1E5D58E9" w14:textId="77777777" w:rsidTr="00745302">
        <w:tc>
          <w:tcPr>
            <w:tcW w:w="9670" w:type="dxa"/>
          </w:tcPr>
          <w:p w14:paraId="70B9AE37" w14:textId="77777777" w:rsidR="0085747A" w:rsidRPr="00346224" w:rsidRDefault="00D06768" w:rsidP="008254D4">
            <w:pPr>
              <w:spacing w:after="0" w:line="240" w:lineRule="auto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>Wiedza z zakresu pedagogiki osób z niepełnosprawnością intelektualną, pedagogiki osób z niepełnoprawnością słuchową, pedagogiki osób z niepełnoprawnością wzrokową, pedagogiki osób z niepełnoprawnością ruchową i fizyczną oraz psychologii rozwojowej</w:t>
            </w:r>
          </w:p>
        </w:tc>
      </w:tr>
    </w:tbl>
    <w:p w14:paraId="7E28AFE4" w14:textId="77777777" w:rsidR="00153C41" w:rsidRPr="00346224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9F0C871" w14:textId="77777777" w:rsidR="0085747A" w:rsidRPr="0034622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346224">
        <w:rPr>
          <w:rFonts w:ascii="Corbel" w:hAnsi="Corbel"/>
          <w:szCs w:val="24"/>
        </w:rPr>
        <w:lastRenderedPageBreak/>
        <w:t>3.</w:t>
      </w:r>
      <w:r w:rsidR="0085747A" w:rsidRPr="00346224">
        <w:rPr>
          <w:rFonts w:ascii="Corbel" w:hAnsi="Corbel"/>
          <w:szCs w:val="24"/>
        </w:rPr>
        <w:t xml:space="preserve"> </w:t>
      </w:r>
      <w:r w:rsidR="00A84C85" w:rsidRPr="00346224">
        <w:rPr>
          <w:rFonts w:ascii="Corbel" w:hAnsi="Corbel"/>
          <w:szCs w:val="24"/>
        </w:rPr>
        <w:t>cele, efekty uczenia się</w:t>
      </w:r>
      <w:r w:rsidR="0085747A" w:rsidRPr="00346224">
        <w:rPr>
          <w:rFonts w:ascii="Corbel" w:hAnsi="Corbel"/>
          <w:szCs w:val="24"/>
        </w:rPr>
        <w:t xml:space="preserve"> , treści Programowe i stosowane metody Dydaktyczne</w:t>
      </w:r>
    </w:p>
    <w:p w14:paraId="254698C1" w14:textId="77777777" w:rsidR="00F83B28" w:rsidRPr="00346224" w:rsidRDefault="00CC22A4" w:rsidP="00CC22A4">
      <w:pPr>
        <w:pStyle w:val="Podpunkty"/>
        <w:ind w:left="0"/>
        <w:rPr>
          <w:rFonts w:ascii="Corbel" w:hAnsi="Corbel"/>
          <w:sz w:val="24"/>
          <w:szCs w:val="24"/>
        </w:rPr>
      </w:pPr>
      <w:r w:rsidRPr="00346224">
        <w:rPr>
          <w:rFonts w:ascii="Corbel" w:eastAsia="Calibri" w:hAnsi="Corbel"/>
          <w:smallCaps/>
          <w:sz w:val="24"/>
          <w:szCs w:val="24"/>
          <w:lang w:eastAsia="en-US"/>
        </w:rPr>
        <w:tab/>
      </w:r>
      <w:r w:rsidR="0071620A" w:rsidRPr="00346224">
        <w:rPr>
          <w:rFonts w:ascii="Corbel" w:hAnsi="Corbel"/>
          <w:sz w:val="24"/>
          <w:szCs w:val="24"/>
        </w:rPr>
        <w:t xml:space="preserve">3.1 </w:t>
      </w:r>
      <w:r w:rsidR="00C05F44" w:rsidRPr="00346224">
        <w:rPr>
          <w:rFonts w:ascii="Corbel" w:hAnsi="Corbel"/>
          <w:sz w:val="24"/>
          <w:szCs w:val="24"/>
        </w:rPr>
        <w:t>Cele przedmiotu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794"/>
      </w:tblGrid>
      <w:tr w:rsidR="00497AF1" w:rsidRPr="00346224" w14:paraId="1D88A5D1" w14:textId="77777777" w:rsidTr="008254D4">
        <w:tc>
          <w:tcPr>
            <w:tcW w:w="845" w:type="dxa"/>
            <w:vAlign w:val="center"/>
          </w:tcPr>
          <w:p w14:paraId="205EE7C7" w14:textId="77777777" w:rsidR="00497AF1" w:rsidRPr="00346224" w:rsidRDefault="00497AF1" w:rsidP="00497AF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46224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794" w:type="dxa"/>
          </w:tcPr>
          <w:p w14:paraId="73EE7197" w14:textId="77777777" w:rsidR="00497AF1" w:rsidRPr="00346224" w:rsidRDefault="00497AF1" w:rsidP="00A77B5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346224">
              <w:rPr>
                <w:rFonts w:ascii="Corbel" w:eastAsia="Calibri" w:hAnsi="Corbel"/>
                <w:b w:val="0"/>
                <w:bCs/>
                <w:sz w:val="24"/>
                <w:szCs w:val="24"/>
              </w:rPr>
              <w:t xml:space="preserve">Zapoznanie z głównymi założeniami edukacji </w:t>
            </w:r>
            <w:r w:rsidR="00B80BD3" w:rsidRPr="00346224">
              <w:rPr>
                <w:rFonts w:ascii="Corbel" w:eastAsia="Calibri" w:hAnsi="Corbel"/>
                <w:b w:val="0"/>
                <w:bCs/>
                <w:sz w:val="24"/>
                <w:szCs w:val="24"/>
              </w:rPr>
              <w:t>osób</w:t>
            </w:r>
            <w:r w:rsidRPr="00346224">
              <w:rPr>
                <w:rFonts w:ascii="Corbel" w:eastAsia="Calibri" w:hAnsi="Corbel"/>
                <w:b w:val="0"/>
                <w:bCs/>
                <w:sz w:val="24"/>
                <w:szCs w:val="24"/>
              </w:rPr>
              <w:t xml:space="preserve"> ze sprzężoną i głęboką niepełnosprawnością intelektualną.</w:t>
            </w:r>
          </w:p>
        </w:tc>
      </w:tr>
      <w:tr w:rsidR="00497AF1" w:rsidRPr="00346224" w14:paraId="5FAD4D7A" w14:textId="77777777" w:rsidTr="008254D4">
        <w:tc>
          <w:tcPr>
            <w:tcW w:w="845" w:type="dxa"/>
            <w:vAlign w:val="center"/>
          </w:tcPr>
          <w:p w14:paraId="1E4E156D" w14:textId="77777777" w:rsidR="00497AF1" w:rsidRPr="00346224" w:rsidRDefault="00497AF1" w:rsidP="00497AF1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  <w:vertAlign w:val="subscript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794" w:type="dxa"/>
          </w:tcPr>
          <w:p w14:paraId="3498A98D" w14:textId="77777777" w:rsidR="00497AF1" w:rsidRPr="00346224" w:rsidRDefault="00497AF1" w:rsidP="00A77B5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346224">
              <w:rPr>
                <w:rFonts w:ascii="Corbel" w:eastAsia="Calibri" w:hAnsi="Corbel"/>
                <w:b w:val="0"/>
                <w:bCs/>
                <w:sz w:val="24"/>
                <w:szCs w:val="24"/>
              </w:rPr>
              <w:t xml:space="preserve">Zaznajomienie z zasadami i organizacją pracy edukacyjno-terapeutycznej z </w:t>
            </w:r>
            <w:r w:rsidR="00B80BD3" w:rsidRPr="00346224">
              <w:rPr>
                <w:rFonts w:ascii="Corbel" w:eastAsia="Calibri" w:hAnsi="Corbel"/>
                <w:b w:val="0"/>
                <w:bCs/>
                <w:sz w:val="24"/>
                <w:szCs w:val="24"/>
              </w:rPr>
              <w:t>osobami</w:t>
            </w:r>
            <w:r w:rsidRPr="00346224">
              <w:rPr>
                <w:rFonts w:ascii="Corbel" w:eastAsia="Calibri" w:hAnsi="Corbel"/>
                <w:b w:val="0"/>
                <w:bCs/>
                <w:sz w:val="24"/>
                <w:szCs w:val="24"/>
              </w:rPr>
              <w:t xml:space="preserve"> ze sprzężoną i głęboką niepełnosprawnością intelektualną.</w:t>
            </w:r>
          </w:p>
        </w:tc>
      </w:tr>
      <w:tr w:rsidR="00497AF1" w:rsidRPr="00346224" w14:paraId="62DEE9A0" w14:textId="77777777" w:rsidTr="008254D4">
        <w:tc>
          <w:tcPr>
            <w:tcW w:w="845" w:type="dxa"/>
            <w:vAlign w:val="center"/>
          </w:tcPr>
          <w:p w14:paraId="1682378F" w14:textId="77777777" w:rsidR="00497AF1" w:rsidRPr="00346224" w:rsidRDefault="00497AF1" w:rsidP="00497AF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46224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794" w:type="dxa"/>
          </w:tcPr>
          <w:p w14:paraId="1C9A348E" w14:textId="77777777" w:rsidR="00497AF1" w:rsidRPr="00346224" w:rsidRDefault="00497AF1" w:rsidP="00A77B5A">
            <w:pPr>
              <w:spacing w:after="0" w:line="229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346224">
              <w:rPr>
                <w:rFonts w:ascii="Corbel" w:hAnsi="Corbel"/>
                <w:bCs/>
                <w:sz w:val="24"/>
                <w:szCs w:val="24"/>
              </w:rPr>
              <w:t xml:space="preserve">Nabycie umiejętności diagnozowania możliwości rozwojowych oraz planowania pracy edukacyjno-terapeutycznej z </w:t>
            </w:r>
            <w:r w:rsidR="00B80BD3" w:rsidRPr="00346224">
              <w:rPr>
                <w:rFonts w:ascii="Corbel" w:hAnsi="Corbel"/>
                <w:bCs/>
                <w:sz w:val="24"/>
                <w:szCs w:val="24"/>
              </w:rPr>
              <w:t>osobami</w:t>
            </w:r>
            <w:r w:rsidRPr="00346224">
              <w:rPr>
                <w:rFonts w:ascii="Corbel" w:hAnsi="Corbel"/>
                <w:bCs/>
                <w:sz w:val="24"/>
                <w:szCs w:val="24"/>
              </w:rPr>
              <w:t xml:space="preserve"> ze sprzężoną i głęboką niepełnosprawnością intelektualną w przedszkolu, szkole lub ośrodkach rewalidacyjno-wychowawczych. </w:t>
            </w:r>
          </w:p>
        </w:tc>
      </w:tr>
      <w:tr w:rsidR="00497AF1" w:rsidRPr="00346224" w14:paraId="4E044381" w14:textId="77777777" w:rsidTr="008254D4">
        <w:tc>
          <w:tcPr>
            <w:tcW w:w="845" w:type="dxa"/>
            <w:vAlign w:val="center"/>
          </w:tcPr>
          <w:p w14:paraId="1CB58840" w14:textId="77777777" w:rsidR="00497AF1" w:rsidRPr="00346224" w:rsidRDefault="00497AF1" w:rsidP="00497AF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vertAlign w:val="subscript"/>
              </w:rPr>
            </w:pPr>
            <w:r w:rsidRPr="00346224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Pr="00346224">
              <w:rPr>
                <w:rFonts w:ascii="Corbel" w:hAnsi="Corbel"/>
                <w:b w:val="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8794" w:type="dxa"/>
          </w:tcPr>
          <w:p w14:paraId="7B38D304" w14:textId="77777777" w:rsidR="00497AF1" w:rsidRPr="00346224" w:rsidRDefault="00497AF1" w:rsidP="00A77B5A">
            <w:pPr>
              <w:spacing w:after="0" w:line="229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346224">
              <w:rPr>
                <w:rFonts w:ascii="Corbel" w:hAnsi="Corbel"/>
                <w:bCs/>
                <w:sz w:val="24"/>
                <w:szCs w:val="24"/>
              </w:rPr>
              <w:t xml:space="preserve">Wyposażenie w umiejętności niezbędne do wspomagania rozwoju </w:t>
            </w:r>
            <w:r w:rsidR="00B80BD3" w:rsidRPr="00346224">
              <w:rPr>
                <w:rFonts w:ascii="Corbel" w:hAnsi="Corbel"/>
                <w:bCs/>
                <w:sz w:val="24"/>
                <w:szCs w:val="24"/>
              </w:rPr>
              <w:t xml:space="preserve">osób ze </w:t>
            </w:r>
            <w:r w:rsidRPr="00346224">
              <w:rPr>
                <w:rFonts w:ascii="Corbel" w:hAnsi="Corbel"/>
                <w:bCs/>
                <w:sz w:val="24"/>
                <w:szCs w:val="24"/>
              </w:rPr>
              <w:t>sprzężoną i głęboką niepełnosprawnością intelektualną.</w:t>
            </w:r>
          </w:p>
        </w:tc>
      </w:tr>
      <w:tr w:rsidR="00497AF1" w:rsidRPr="00346224" w14:paraId="44D8107A" w14:textId="77777777" w:rsidTr="008254D4">
        <w:tc>
          <w:tcPr>
            <w:tcW w:w="845" w:type="dxa"/>
            <w:vAlign w:val="center"/>
          </w:tcPr>
          <w:p w14:paraId="149E79DE" w14:textId="77777777" w:rsidR="00497AF1" w:rsidRPr="00346224" w:rsidRDefault="00497AF1" w:rsidP="00497AF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vertAlign w:val="subscript"/>
              </w:rPr>
            </w:pPr>
            <w:r w:rsidRPr="00346224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Pr="00346224">
              <w:rPr>
                <w:rFonts w:ascii="Corbel" w:hAnsi="Corbel"/>
                <w:b w:val="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8794" w:type="dxa"/>
          </w:tcPr>
          <w:p w14:paraId="1EB5F080" w14:textId="77777777" w:rsidR="00497AF1" w:rsidRPr="00346224" w:rsidRDefault="00497AF1" w:rsidP="00A77B5A">
            <w:pPr>
              <w:spacing w:after="0" w:line="229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346224">
              <w:rPr>
                <w:rFonts w:ascii="Corbel" w:hAnsi="Corbel"/>
                <w:bCs/>
                <w:sz w:val="24"/>
                <w:szCs w:val="24"/>
              </w:rPr>
              <w:t xml:space="preserve">Uwrażliwienie na konieczność podnoszenia wielorakich kompetencji zawodowych pozwalających zrozumieć potrzeby </w:t>
            </w:r>
            <w:r w:rsidR="00B80BD3" w:rsidRPr="00346224">
              <w:rPr>
                <w:rFonts w:ascii="Corbel" w:hAnsi="Corbel"/>
                <w:bCs/>
                <w:sz w:val="24"/>
                <w:szCs w:val="24"/>
              </w:rPr>
              <w:t>osób</w:t>
            </w:r>
            <w:r w:rsidRPr="00346224">
              <w:rPr>
                <w:rFonts w:ascii="Corbel" w:hAnsi="Corbel"/>
                <w:bCs/>
                <w:sz w:val="24"/>
                <w:szCs w:val="24"/>
              </w:rPr>
              <w:t xml:space="preserve"> ze sprzężoną i głęboką niepełnosprawnością intelektualną.</w:t>
            </w:r>
          </w:p>
        </w:tc>
      </w:tr>
    </w:tbl>
    <w:p w14:paraId="2FFCF814" w14:textId="77777777" w:rsidR="0085747A" w:rsidRPr="0034622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6C5F65A" w14:textId="77777777" w:rsidR="001D7B54" w:rsidRPr="00346224" w:rsidRDefault="009F4610" w:rsidP="008254D4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346224">
        <w:rPr>
          <w:rFonts w:ascii="Corbel" w:hAnsi="Corbel"/>
          <w:b/>
          <w:sz w:val="24"/>
          <w:szCs w:val="24"/>
        </w:rPr>
        <w:t xml:space="preserve">3.2 </w:t>
      </w:r>
      <w:r w:rsidR="001D7B54" w:rsidRPr="00346224">
        <w:rPr>
          <w:rFonts w:ascii="Corbel" w:hAnsi="Corbel"/>
          <w:b/>
          <w:sz w:val="24"/>
          <w:szCs w:val="24"/>
        </w:rPr>
        <w:t xml:space="preserve">Efekty </w:t>
      </w:r>
      <w:r w:rsidR="00C05F44" w:rsidRPr="0034622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346224">
        <w:rPr>
          <w:rFonts w:ascii="Corbel" w:hAnsi="Corbel"/>
          <w:b/>
          <w:sz w:val="24"/>
          <w:szCs w:val="24"/>
        </w:rPr>
        <w:t>dla przedmiotu</w:t>
      </w:r>
      <w:r w:rsidR="00445970" w:rsidRPr="00346224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4"/>
        <w:gridCol w:w="5882"/>
        <w:gridCol w:w="1974"/>
      </w:tblGrid>
      <w:tr w:rsidR="00B8585C" w:rsidRPr="00346224" w14:paraId="7FA6FBB6" w14:textId="77777777" w:rsidTr="009C7592">
        <w:tc>
          <w:tcPr>
            <w:tcW w:w="1681" w:type="dxa"/>
            <w:vAlign w:val="center"/>
          </w:tcPr>
          <w:p w14:paraId="1EE02C1C" w14:textId="77777777" w:rsidR="00B8585C" w:rsidRPr="00346224" w:rsidRDefault="00B8585C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46224">
              <w:rPr>
                <w:rFonts w:ascii="Corbel" w:hAnsi="Corbel"/>
                <w:smallCaps w:val="0"/>
                <w:szCs w:val="24"/>
              </w:rPr>
              <w:t>EK</w:t>
            </w:r>
            <w:r w:rsidRPr="00346224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vAlign w:val="center"/>
          </w:tcPr>
          <w:p w14:paraId="1908E8D8" w14:textId="77777777" w:rsidR="00B8585C" w:rsidRPr="00346224" w:rsidRDefault="00B8585C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46224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984" w:type="dxa"/>
            <w:vAlign w:val="center"/>
          </w:tcPr>
          <w:p w14:paraId="05D96291" w14:textId="77777777" w:rsidR="00B8585C" w:rsidRPr="00346224" w:rsidRDefault="00B8585C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46224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346224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B8585C" w:rsidRPr="00346224" w14:paraId="6954F2F9" w14:textId="77777777" w:rsidTr="009C7592">
        <w:tc>
          <w:tcPr>
            <w:tcW w:w="1681" w:type="dxa"/>
            <w:vAlign w:val="center"/>
          </w:tcPr>
          <w:p w14:paraId="4413674F" w14:textId="77777777" w:rsidR="00B8585C" w:rsidRPr="00346224" w:rsidRDefault="00B8585C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4622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346224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376F14A5" w14:textId="77777777" w:rsidR="00B8585C" w:rsidRDefault="00B8585C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630BCB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W zakresie wiedzy 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student</w:t>
            </w:r>
            <w:r w:rsidRPr="00630BCB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zna i rozumie:</w:t>
            </w:r>
          </w:p>
          <w:p w14:paraId="3B77DAB4" w14:textId="77777777" w:rsidR="00B8585C" w:rsidRPr="00346224" w:rsidRDefault="00B8585C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630BCB">
              <w:rPr>
                <w:rFonts w:ascii="Corbel" w:hAnsi="Corbel"/>
                <w:b w:val="0"/>
                <w:bCs/>
                <w:smallCaps w:val="0"/>
                <w:szCs w:val="24"/>
              </w:rPr>
              <w:t>E.2I.W4. metodykę pracy rewalidacyjno-wychowawczej z osobami ze sprzężoną i znaczną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630BCB">
              <w:rPr>
                <w:rFonts w:ascii="Corbel" w:hAnsi="Corbel"/>
                <w:b w:val="0"/>
                <w:bCs/>
                <w:smallCaps w:val="0"/>
                <w:szCs w:val="24"/>
              </w:rPr>
              <w:t>niepełnosprawnością intelektualną; metody pracy z osobami z niepełnosprawnością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630BCB">
              <w:rPr>
                <w:rFonts w:ascii="Corbel" w:hAnsi="Corbel"/>
                <w:b w:val="0"/>
                <w:bCs/>
                <w:smallCaps w:val="0"/>
                <w:szCs w:val="24"/>
              </w:rPr>
              <w:t>intelektualną w stopniu znacznym; organizację i metodykę zajęć rewalidacyjno-wychowawczych; zasady konstruowania indywidualnego programu zajęć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630BCB">
              <w:rPr>
                <w:rFonts w:ascii="Corbel" w:hAnsi="Corbel"/>
                <w:b w:val="0"/>
                <w:bCs/>
                <w:smallCaps w:val="0"/>
                <w:szCs w:val="24"/>
              </w:rPr>
              <w:t>rewalidacyjno-wychowawczych oraz współpracy ze środowiskiem rodzinnym lub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630BCB">
              <w:rPr>
                <w:rFonts w:ascii="Corbel" w:hAnsi="Corbel"/>
                <w:b w:val="0"/>
                <w:bCs/>
                <w:smallCaps w:val="0"/>
                <w:szCs w:val="24"/>
              </w:rPr>
              <w:t>personelem opiekuńczym placówek pobytu stałego.</w:t>
            </w:r>
          </w:p>
        </w:tc>
        <w:tc>
          <w:tcPr>
            <w:tcW w:w="1984" w:type="dxa"/>
            <w:vAlign w:val="center"/>
          </w:tcPr>
          <w:p w14:paraId="000E004A" w14:textId="77777777" w:rsidR="00B8585C" w:rsidRPr="00236C60" w:rsidRDefault="00B8585C" w:rsidP="009C7592">
            <w:pPr>
              <w:spacing w:line="240" w:lineRule="auto"/>
            </w:pPr>
            <w:r w:rsidRPr="00236C60">
              <w:t xml:space="preserve">PS.W9. </w:t>
            </w:r>
          </w:p>
          <w:p w14:paraId="342DC2A4" w14:textId="77777777" w:rsidR="00B8585C" w:rsidRPr="00236C60" w:rsidRDefault="00B8585C" w:rsidP="009C7592">
            <w:pPr>
              <w:spacing w:line="240" w:lineRule="auto"/>
            </w:pPr>
            <w:r w:rsidRPr="00236C60">
              <w:t xml:space="preserve">PS.W10. </w:t>
            </w:r>
          </w:p>
          <w:p w14:paraId="5A90EA6A" w14:textId="77777777" w:rsidR="00B8585C" w:rsidRPr="00236C60" w:rsidRDefault="00B8585C" w:rsidP="009C7592">
            <w:pPr>
              <w:spacing w:line="240" w:lineRule="auto"/>
            </w:pPr>
            <w:r w:rsidRPr="00236C60">
              <w:t xml:space="preserve">PS.W11. </w:t>
            </w:r>
          </w:p>
          <w:p w14:paraId="047DCE03" w14:textId="77777777" w:rsidR="00B8585C" w:rsidRPr="00346224" w:rsidRDefault="00B8585C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B8585C" w:rsidRPr="00346224" w14:paraId="34C15F32" w14:textId="77777777" w:rsidTr="009C7592">
        <w:tc>
          <w:tcPr>
            <w:tcW w:w="1681" w:type="dxa"/>
            <w:vAlign w:val="center"/>
          </w:tcPr>
          <w:p w14:paraId="7AFA28E6" w14:textId="77777777" w:rsidR="00B8585C" w:rsidRPr="00346224" w:rsidRDefault="00B8585C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46224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69FFF5B7" w14:textId="77777777" w:rsidR="00B8585C" w:rsidRDefault="00B8585C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630BCB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W zakresie umiejętności 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student</w:t>
            </w:r>
            <w:r w:rsidRPr="00630BCB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potrafi:</w:t>
            </w:r>
          </w:p>
          <w:p w14:paraId="1B82588E" w14:textId="77777777" w:rsidR="00B8585C" w:rsidRPr="00346224" w:rsidRDefault="00B8585C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630BCB">
              <w:rPr>
                <w:rFonts w:ascii="Corbel" w:hAnsi="Corbel"/>
                <w:b w:val="0"/>
                <w:bCs/>
                <w:smallCaps w:val="0"/>
                <w:szCs w:val="24"/>
              </w:rPr>
              <w:t>E.2I.U4. analizować metodykę pracy rewalidacyjno-wychowawczej z osobami ze sprzężoną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630BCB">
              <w:rPr>
                <w:rFonts w:ascii="Corbel" w:hAnsi="Corbel"/>
                <w:b w:val="0"/>
                <w:bCs/>
                <w:smallCaps w:val="0"/>
                <w:szCs w:val="24"/>
              </w:rPr>
              <w:t>i znaczną niepełnosprawnością intelektualną; analizować i stosować metody pracy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630BCB">
              <w:rPr>
                <w:rFonts w:ascii="Corbel" w:hAnsi="Corbel"/>
                <w:b w:val="0"/>
                <w:bCs/>
                <w:smallCaps w:val="0"/>
                <w:szCs w:val="24"/>
              </w:rPr>
              <w:t>z osobami z niepełnosprawnością intelektualną w stopniu znacznym; analizować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630BCB">
              <w:rPr>
                <w:rFonts w:ascii="Corbel" w:hAnsi="Corbel"/>
                <w:b w:val="0"/>
                <w:bCs/>
                <w:smallCaps w:val="0"/>
                <w:szCs w:val="24"/>
              </w:rPr>
              <w:t>organizację i metodyki zajęć rewalidacyjno-wychowawczych; konstruować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630BCB">
              <w:rPr>
                <w:rFonts w:ascii="Corbel" w:hAnsi="Corbel"/>
                <w:b w:val="0"/>
                <w:bCs/>
                <w:smallCaps w:val="0"/>
                <w:szCs w:val="24"/>
              </w:rPr>
              <w:t>indywidualne programy zajęć rewalidacyjno-wychowawczych; współpracować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630BCB">
              <w:rPr>
                <w:rFonts w:ascii="Corbel" w:hAnsi="Corbel"/>
                <w:b w:val="0"/>
                <w:bCs/>
                <w:smallCaps w:val="0"/>
                <w:szCs w:val="24"/>
              </w:rPr>
              <w:t>ze środowiskiem rodzinnym lub personelem opiekuńczym placówek pobytu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630BCB">
              <w:rPr>
                <w:rFonts w:ascii="Corbel" w:hAnsi="Corbel"/>
                <w:b w:val="0"/>
                <w:bCs/>
                <w:smallCaps w:val="0"/>
                <w:szCs w:val="24"/>
              </w:rPr>
              <w:t>stałego.</w:t>
            </w:r>
          </w:p>
        </w:tc>
        <w:tc>
          <w:tcPr>
            <w:tcW w:w="1984" w:type="dxa"/>
            <w:vAlign w:val="center"/>
          </w:tcPr>
          <w:p w14:paraId="728C08B7" w14:textId="77777777" w:rsidR="00B8585C" w:rsidRPr="00236C60" w:rsidRDefault="00B8585C" w:rsidP="009C7592">
            <w:pPr>
              <w:spacing w:line="240" w:lineRule="auto"/>
            </w:pPr>
            <w:r w:rsidRPr="00236C60">
              <w:t xml:space="preserve">PS.U2. </w:t>
            </w:r>
          </w:p>
          <w:p w14:paraId="0137391D" w14:textId="77777777" w:rsidR="00B8585C" w:rsidRPr="00236C60" w:rsidRDefault="00B8585C" w:rsidP="009C7592">
            <w:pPr>
              <w:spacing w:line="240" w:lineRule="auto"/>
            </w:pPr>
            <w:r w:rsidRPr="00236C60">
              <w:t xml:space="preserve">PS.U5. </w:t>
            </w:r>
          </w:p>
          <w:p w14:paraId="3E96BEEA" w14:textId="77777777" w:rsidR="00B8585C" w:rsidRPr="00236C60" w:rsidRDefault="00B8585C" w:rsidP="009C7592">
            <w:pPr>
              <w:spacing w:line="240" w:lineRule="auto"/>
            </w:pPr>
            <w:r w:rsidRPr="00236C60">
              <w:t xml:space="preserve">PS.U6. </w:t>
            </w:r>
          </w:p>
          <w:p w14:paraId="3826E563" w14:textId="77777777" w:rsidR="00B8585C" w:rsidRPr="00236C60" w:rsidRDefault="00B8585C" w:rsidP="009C7592">
            <w:pPr>
              <w:spacing w:line="240" w:lineRule="auto"/>
            </w:pPr>
            <w:r w:rsidRPr="00236C60">
              <w:t xml:space="preserve">PS.U7. </w:t>
            </w:r>
          </w:p>
          <w:p w14:paraId="473AC5C1" w14:textId="77777777" w:rsidR="00B8585C" w:rsidRPr="00346224" w:rsidRDefault="00B8585C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B8585C" w:rsidRPr="00346224" w14:paraId="4843CEA5" w14:textId="77777777" w:rsidTr="009C7592">
        <w:tc>
          <w:tcPr>
            <w:tcW w:w="1681" w:type="dxa"/>
            <w:vAlign w:val="center"/>
          </w:tcPr>
          <w:p w14:paraId="796DD215" w14:textId="77777777" w:rsidR="00B8585C" w:rsidRPr="00346224" w:rsidRDefault="00B8585C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46224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0521766E" w14:textId="77777777" w:rsidR="00B8585C" w:rsidRDefault="00B8585C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630BCB">
              <w:rPr>
                <w:rFonts w:ascii="Corbel" w:hAnsi="Corbel"/>
                <w:smallCaps w:val="0"/>
                <w:szCs w:val="24"/>
              </w:rPr>
              <w:t>W zakresie kompetencji społecznych student jest gotów do</w:t>
            </w:r>
            <w:r w:rsidRPr="00630BCB">
              <w:rPr>
                <w:rFonts w:ascii="Corbel" w:hAnsi="Corbel"/>
                <w:b w:val="0"/>
                <w:bCs/>
                <w:smallCaps w:val="0"/>
                <w:szCs w:val="24"/>
              </w:rPr>
              <w:t>:</w:t>
            </w:r>
          </w:p>
          <w:p w14:paraId="6FC904BE" w14:textId="77777777" w:rsidR="00B8585C" w:rsidRPr="00346224" w:rsidRDefault="00B8585C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630BCB">
              <w:rPr>
                <w:rFonts w:ascii="Corbel" w:hAnsi="Corbel"/>
                <w:b w:val="0"/>
                <w:bCs/>
                <w:smallCaps w:val="0"/>
                <w:szCs w:val="24"/>
              </w:rPr>
              <w:t>E.2I.K3. samodzielnego pogłębiania wiedzy pedagogicznej;</w:t>
            </w:r>
          </w:p>
        </w:tc>
        <w:tc>
          <w:tcPr>
            <w:tcW w:w="1984" w:type="dxa"/>
            <w:vAlign w:val="center"/>
          </w:tcPr>
          <w:p w14:paraId="0DC7E25D" w14:textId="77777777" w:rsidR="00B8585C" w:rsidRPr="00346224" w:rsidRDefault="00B8585C" w:rsidP="009C75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45BB">
              <w:rPr>
                <w:rFonts w:ascii="Corbel" w:hAnsi="Corbel"/>
                <w:b w:val="0"/>
                <w:smallCaps w:val="0"/>
                <w:szCs w:val="24"/>
              </w:rPr>
              <w:t>PS.K6.</w:t>
            </w:r>
          </w:p>
        </w:tc>
      </w:tr>
      <w:tr w:rsidR="00B8585C" w:rsidRPr="00346224" w14:paraId="348C6C38" w14:textId="77777777" w:rsidTr="009C7592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B6701" w14:textId="77777777" w:rsidR="00B8585C" w:rsidRPr="00346224" w:rsidRDefault="00B8585C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46224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941E" w14:textId="77777777" w:rsidR="00B8585C" w:rsidRPr="00346224" w:rsidRDefault="00B8585C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630BCB">
              <w:rPr>
                <w:rFonts w:ascii="Corbel" w:hAnsi="Corbel"/>
                <w:b w:val="0"/>
                <w:bCs/>
                <w:smallCaps w:val="0"/>
                <w:szCs w:val="24"/>
              </w:rPr>
              <w:t>E.2I.K4. współpracy z nauczycielami i specjalistami w celu doskonalenia swojego warsztatu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630BCB">
              <w:rPr>
                <w:rFonts w:ascii="Corbel" w:hAnsi="Corbel"/>
                <w:b w:val="0"/>
                <w:bCs/>
                <w:smallCaps w:val="0"/>
                <w:szCs w:val="24"/>
              </w:rPr>
              <w:t>pracy.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DF506" w14:textId="77777777" w:rsidR="00B8585C" w:rsidRDefault="00B8585C" w:rsidP="009C7592">
            <w:pPr>
              <w:spacing w:line="240" w:lineRule="auto"/>
            </w:pPr>
            <w:r w:rsidRPr="00361A5F">
              <w:t xml:space="preserve">PS.K2. </w:t>
            </w:r>
          </w:p>
          <w:p w14:paraId="746DD4DF" w14:textId="77777777" w:rsidR="00B8585C" w:rsidRPr="003245BB" w:rsidRDefault="00B8585C" w:rsidP="009C7592">
            <w:pPr>
              <w:spacing w:line="240" w:lineRule="auto"/>
            </w:pPr>
            <w:r w:rsidRPr="00236C60">
              <w:lastRenderedPageBreak/>
              <w:t xml:space="preserve">PS.K5. </w:t>
            </w:r>
          </w:p>
        </w:tc>
      </w:tr>
    </w:tbl>
    <w:p w14:paraId="37BE5D5B" w14:textId="77777777" w:rsidR="0085747A" w:rsidRPr="00346224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D104E38" w14:textId="77777777" w:rsidR="0085747A" w:rsidRPr="00346224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346224">
        <w:rPr>
          <w:rFonts w:ascii="Corbel" w:hAnsi="Corbel"/>
          <w:b/>
          <w:sz w:val="24"/>
          <w:szCs w:val="24"/>
        </w:rPr>
        <w:t>3.3</w:t>
      </w:r>
      <w:r w:rsidR="001D7B54" w:rsidRPr="00346224">
        <w:rPr>
          <w:rFonts w:ascii="Corbel" w:hAnsi="Corbel"/>
          <w:b/>
          <w:sz w:val="24"/>
          <w:szCs w:val="24"/>
        </w:rPr>
        <w:t xml:space="preserve"> </w:t>
      </w:r>
      <w:r w:rsidR="0085747A" w:rsidRPr="00346224">
        <w:rPr>
          <w:rFonts w:ascii="Corbel" w:hAnsi="Corbel"/>
          <w:b/>
          <w:sz w:val="24"/>
          <w:szCs w:val="24"/>
        </w:rPr>
        <w:t>T</w:t>
      </w:r>
      <w:r w:rsidR="001D7B54" w:rsidRPr="00346224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346224">
        <w:rPr>
          <w:rFonts w:ascii="Corbel" w:hAnsi="Corbel"/>
          <w:sz w:val="24"/>
          <w:szCs w:val="24"/>
        </w:rPr>
        <w:t xml:space="preserve">  </w:t>
      </w:r>
    </w:p>
    <w:p w14:paraId="15956BE0" w14:textId="77777777" w:rsidR="00675843" w:rsidRPr="00346224" w:rsidRDefault="0085747A" w:rsidP="00CC22A4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346224">
        <w:rPr>
          <w:rFonts w:ascii="Corbel" w:hAnsi="Corbel"/>
          <w:sz w:val="24"/>
          <w:szCs w:val="24"/>
        </w:rPr>
        <w:t xml:space="preserve">Problematyka wykładu </w:t>
      </w:r>
      <w:r w:rsidR="00CC22A4" w:rsidRPr="00346224">
        <w:rPr>
          <w:rFonts w:ascii="Corbel" w:hAnsi="Corbel"/>
          <w:sz w:val="24"/>
          <w:szCs w:val="24"/>
        </w:rPr>
        <w:t xml:space="preserve">- </w:t>
      </w:r>
      <w:r w:rsidR="008254D4" w:rsidRPr="00346224">
        <w:rPr>
          <w:rFonts w:ascii="Corbel" w:hAnsi="Corbel"/>
          <w:sz w:val="24"/>
          <w:szCs w:val="24"/>
        </w:rPr>
        <w:t>nie dotyczy</w:t>
      </w:r>
    </w:p>
    <w:p w14:paraId="20582653" w14:textId="77777777" w:rsidR="0085747A" w:rsidRPr="00346224" w:rsidRDefault="0085747A" w:rsidP="008254D4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346224">
        <w:rPr>
          <w:rFonts w:ascii="Corbel" w:hAnsi="Corbel"/>
          <w:sz w:val="24"/>
          <w:szCs w:val="24"/>
        </w:rPr>
        <w:t xml:space="preserve">Problematyka </w:t>
      </w:r>
      <w:r w:rsidR="008254D4" w:rsidRPr="00346224">
        <w:rPr>
          <w:rFonts w:ascii="Corbel" w:hAnsi="Corbel"/>
          <w:sz w:val="24"/>
          <w:szCs w:val="24"/>
        </w:rPr>
        <w:t>warsztatów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346224" w14:paraId="063A4B6F" w14:textId="77777777" w:rsidTr="00F16711">
        <w:tc>
          <w:tcPr>
            <w:tcW w:w="9520" w:type="dxa"/>
          </w:tcPr>
          <w:p w14:paraId="70C30F99" w14:textId="77777777" w:rsidR="0085747A" w:rsidRPr="00346224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>Treści merytoryczne</w:t>
            </w:r>
            <w:r w:rsidR="008254D4" w:rsidRPr="00346224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F16711" w:rsidRPr="00346224" w14:paraId="31B7CC98" w14:textId="77777777" w:rsidTr="00F16711">
        <w:tc>
          <w:tcPr>
            <w:tcW w:w="9520" w:type="dxa"/>
          </w:tcPr>
          <w:p w14:paraId="056C95B4" w14:textId="77777777" w:rsidR="00F16711" w:rsidRPr="00346224" w:rsidRDefault="00F16711" w:rsidP="003C79D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>Funkcjonowanie psychofizyczne dziecka ze sprzężoną i głęboką niepełnosprawnością intelektualną.</w:t>
            </w:r>
          </w:p>
        </w:tc>
      </w:tr>
      <w:tr w:rsidR="00F16711" w:rsidRPr="00346224" w14:paraId="2E170E0A" w14:textId="77777777" w:rsidTr="00F16711">
        <w:tc>
          <w:tcPr>
            <w:tcW w:w="9520" w:type="dxa"/>
          </w:tcPr>
          <w:p w14:paraId="7330B184" w14:textId="77777777" w:rsidR="00F16711" w:rsidRPr="00346224" w:rsidRDefault="00F16711" w:rsidP="003C79D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 xml:space="preserve">Zajęcia rewalidacyjno-wychowawcze- podstawa prawna, zasady organizacji, rodzaje zajęć. Zajęcia indywidualne i zajęcia zespołowe. </w:t>
            </w:r>
          </w:p>
        </w:tc>
      </w:tr>
      <w:tr w:rsidR="00EA2B88" w:rsidRPr="00346224" w14:paraId="354965AB" w14:textId="77777777" w:rsidTr="00F16711">
        <w:tc>
          <w:tcPr>
            <w:tcW w:w="9520" w:type="dxa"/>
          </w:tcPr>
          <w:p w14:paraId="45825D7D" w14:textId="77777777" w:rsidR="00EA2B88" w:rsidRPr="00346224" w:rsidRDefault="00EA2B88" w:rsidP="003C79D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>Metodyka pracy rewalidacyjno-wychowawczej z osobami ze sprzężoną i głęboką niepełnosprawnością intelektualną. Metody pracy.</w:t>
            </w:r>
          </w:p>
        </w:tc>
      </w:tr>
      <w:tr w:rsidR="00EA2B88" w:rsidRPr="00346224" w14:paraId="0DFFC04E" w14:textId="77777777" w:rsidTr="00F16711">
        <w:tc>
          <w:tcPr>
            <w:tcW w:w="9520" w:type="dxa"/>
          </w:tcPr>
          <w:p w14:paraId="5BCE221E" w14:textId="77777777" w:rsidR="00EA2B88" w:rsidRPr="00346224" w:rsidRDefault="00EA2B88" w:rsidP="003C79D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>Organizacja i metodyka zajęć rewalidacyjno-wychowawczych.</w:t>
            </w:r>
          </w:p>
        </w:tc>
      </w:tr>
      <w:tr w:rsidR="00F16711" w:rsidRPr="00346224" w14:paraId="1E594A7B" w14:textId="77777777" w:rsidTr="00F16711">
        <w:tc>
          <w:tcPr>
            <w:tcW w:w="9520" w:type="dxa"/>
          </w:tcPr>
          <w:p w14:paraId="278116ED" w14:textId="77777777" w:rsidR="00F16711" w:rsidRPr="00346224" w:rsidRDefault="00F16711" w:rsidP="003C79D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 xml:space="preserve">Wielospecjalistyczna ocena funkcjonowania dziecka </w:t>
            </w:r>
            <w:r w:rsidR="002838C3" w:rsidRPr="00346224">
              <w:rPr>
                <w:rFonts w:ascii="Corbel" w:hAnsi="Corbel"/>
                <w:sz w:val="24"/>
                <w:szCs w:val="24"/>
              </w:rPr>
              <w:t>ze sprzężoną i głęboką niepełnosprawnością intelektualną</w:t>
            </w:r>
            <w:r w:rsidRPr="00346224">
              <w:rPr>
                <w:rFonts w:ascii="Corbel" w:hAnsi="Corbel"/>
                <w:sz w:val="24"/>
                <w:szCs w:val="24"/>
              </w:rPr>
              <w:t>. Diagnoza umiejętności funkcjonalnych.</w:t>
            </w:r>
          </w:p>
        </w:tc>
      </w:tr>
      <w:tr w:rsidR="00F16711" w:rsidRPr="00346224" w14:paraId="0CD78BCA" w14:textId="77777777" w:rsidTr="00F16711">
        <w:tc>
          <w:tcPr>
            <w:tcW w:w="9520" w:type="dxa"/>
          </w:tcPr>
          <w:p w14:paraId="628B15FE" w14:textId="77777777" w:rsidR="00F16711" w:rsidRPr="00346224" w:rsidRDefault="00F16711" w:rsidP="003C79D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>Narzędzia diagnostyczne istotne przy konstruowaniu programów edukacyjnoterapeutycznych oraz  rewalidacyjno-wychowawczych.</w:t>
            </w:r>
          </w:p>
        </w:tc>
      </w:tr>
      <w:tr w:rsidR="00F16711" w:rsidRPr="00346224" w14:paraId="48E1E8A9" w14:textId="77777777" w:rsidTr="00F16711">
        <w:tc>
          <w:tcPr>
            <w:tcW w:w="9520" w:type="dxa"/>
          </w:tcPr>
          <w:p w14:paraId="441A880B" w14:textId="77777777" w:rsidR="00F16711" w:rsidRPr="00346224" w:rsidRDefault="00F16711" w:rsidP="003C79D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>Indywidualne programy edukacyjno-terapeutyczne dla ucznia z niepełnosprawnością intelektualną w stopniu głębokim.</w:t>
            </w:r>
          </w:p>
        </w:tc>
      </w:tr>
      <w:tr w:rsidR="00F16711" w:rsidRPr="00346224" w14:paraId="3B0D1EB2" w14:textId="77777777" w:rsidTr="00F16711">
        <w:tc>
          <w:tcPr>
            <w:tcW w:w="9520" w:type="dxa"/>
          </w:tcPr>
          <w:p w14:paraId="1DA76CFE" w14:textId="77777777" w:rsidR="00F16711" w:rsidRPr="00346224" w:rsidRDefault="00F16711" w:rsidP="003C79D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>Komunikacja i stymulacja zmysłowa.</w:t>
            </w:r>
          </w:p>
        </w:tc>
      </w:tr>
      <w:tr w:rsidR="00F16711" w:rsidRPr="00346224" w14:paraId="43B2EF78" w14:textId="77777777" w:rsidTr="00F16711">
        <w:tc>
          <w:tcPr>
            <w:tcW w:w="9520" w:type="dxa"/>
          </w:tcPr>
          <w:p w14:paraId="015F6504" w14:textId="77777777" w:rsidR="00F16711" w:rsidRPr="00346224" w:rsidRDefault="00F16711" w:rsidP="003C79D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 xml:space="preserve">Wybrane metody i techniki wykorzystywane w pracy edukacyjno-terapeutycznej </w:t>
            </w:r>
            <w:r w:rsidR="002838C3" w:rsidRPr="00346224">
              <w:rPr>
                <w:rFonts w:ascii="Corbel" w:hAnsi="Corbel"/>
                <w:sz w:val="24"/>
                <w:szCs w:val="24"/>
              </w:rPr>
              <w:t xml:space="preserve">z osobami ze sprzężoną i głęboką niepełnosprawnością intelektualną </w:t>
            </w:r>
            <w:r w:rsidRPr="00346224">
              <w:rPr>
                <w:rFonts w:ascii="Corbel" w:hAnsi="Corbel"/>
                <w:sz w:val="24"/>
                <w:szCs w:val="24"/>
              </w:rPr>
              <w:t>(np. Stymulacja sensoryczna, Programy Aktywności M. i Ch. Knillów, Dotyk i Komunikacja Ch. Knilla, Masaż metodą Shantala).</w:t>
            </w:r>
          </w:p>
        </w:tc>
      </w:tr>
      <w:tr w:rsidR="00F16711" w:rsidRPr="00346224" w14:paraId="1A52D94F" w14:textId="77777777" w:rsidTr="00F16711">
        <w:tc>
          <w:tcPr>
            <w:tcW w:w="9520" w:type="dxa"/>
          </w:tcPr>
          <w:p w14:paraId="42999E18" w14:textId="77777777" w:rsidR="00F16711" w:rsidRPr="00346224" w:rsidRDefault="00F16711" w:rsidP="003C79D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>Terapia zachowań nietypowych.</w:t>
            </w:r>
          </w:p>
        </w:tc>
      </w:tr>
      <w:tr w:rsidR="00F16711" w:rsidRPr="00346224" w14:paraId="57334B0F" w14:textId="77777777" w:rsidTr="00F16711">
        <w:tc>
          <w:tcPr>
            <w:tcW w:w="9520" w:type="dxa"/>
          </w:tcPr>
          <w:p w14:paraId="77677653" w14:textId="77777777" w:rsidR="00F16711" w:rsidRPr="00346224" w:rsidRDefault="00F16711" w:rsidP="003C79D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 xml:space="preserve">Współpraca nauczycieli-terapeutów z rodzicami </w:t>
            </w:r>
            <w:r w:rsidR="002838C3" w:rsidRPr="00346224">
              <w:rPr>
                <w:rFonts w:ascii="Corbel" w:hAnsi="Corbel"/>
                <w:sz w:val="24"/>
                <w:szCs w:val="24"/>
              </w:rPr>
              <w:t>osób ze sprzężoną i głęboką niepełnosprawnością intelektualną</w:t>
            </w:r>
            <w:r w:rsidRPr="00346224">
              <w:rPr>
                <w:rFonts w:ascii="Corbel" w:hAnsi="Corbel"/>
                <w:sz w:val="24"/>
                <w:szCs w:val="24"/>
              </w:rPr>
              <w:t>. Kierunki działań i zasady współpracy.</w:t>
            </w:r>
          </w:p>
        </w:tc>
      </w:tr>
    </w:tbl>
    <w:p w14:paraId="65D3507E" w14:textId="77777777" w:rsidR="0085747A" w:rsidRPr="00346224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6C3EE00" w14:textId="77777777" w:rsidR="0085747A" w:rsidRPr="00346224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346224">
        <w:rPr>
          <w:rFonts w:ascii="Corbel" w:hAnsi="Corbel"/>
          <w:smallCaps w:val="0"/>
          <w:szCs w:val="24"/>
        </w:rPr>
        <w:t>3.4 Metody dydaktyczne</w:t>
      </w:r>
      <w:r w:rsidRPr="00346224">
        <w:rPr>
          <w:rFonts w:ascii="Corbel" w:hAnsi="Corbel"/>
          <w:b w:val="0"/>
          <w:smallCaps w:val="0"/>
          <w:szCs w:val="24"/>
        </w:rPr>
        <w:t xml:space="preserve"> </w:t>
      </w:r>
    </w:p>
    <w:p w14:paraId="558E7C58" w14:textId="77777777" w:rsidR="00F16711" w:rsidRPr="00346224" w:rsidRDefault="009F4610" w:rsidP="008254D4">
      <w:pPr>
        <w:pStyle w:val="Punktygwne"/>
        <w:spacing w:before="0" w:after="0"/>
        <w:ind w:left="708" w:firstLine="60"/>
        <w:jc w:val="both"/>
        <w:rPr>
          <w:rFonts w:ascii="Corbel" w:hAnsi="Corbel"/>
          <w:szCs w:val="24"/>
        </w:rPr>
      </w:pPr>
      <w:bookmarkStart w:id="0" w:name="_Hlk31172510"/>
      <w:r w:rsidRPr="00346224">
        <w:rPr>
          <w:rFonts w:ascii="Corbel" w:hAnsi="Corbel"/>
          <w:b w:val="0"/>
          <w:smallCaps w:val="0"/>
          <w:szCs w:val="24"/>
        </w:rPr>
        <w:t xml:space="preserve">analiza </w:t>
      </w:r>
      <w:r w:rsidR="00923D7D" w:rsidRPr="00346224">
        <w:rPr>
          <w:rFonts w:ascii="Corbel" w:hAnsi="Corbel"/>
          <w:b w:val="0"/>
          <w:smallCaps w:val="0"/>
          <w:szCs w:val="24"/>
        </w:rPr>
        <w:t>tekstów z dyskusją,</w:t>
      </w:r>
      <w:r w:rsidR="0085747A" w:rsidRPr="00346224">
        <w:rPr>
          <w:rFonts w:ascii="Corbel" w:hAnsi="Corbel"/>
          <w:b w:val="0"/>
          <w:smallCaps w:val="0"/>
          <w:szCs w:val="24"/>
        </w:rPr>
        <w:t xml:space="preserve"> </w:t>
      </w:r>
      <w:r w:rsidR="001718A7" w:rsidRPr="00346224">
        <w:rPr>
          <w:rFonts w:ascii="Corbel" w:hAnsi="Corbel"/>
          <w:b w:val="0"/>
          <w:smallCaps w:val="0"/>
          <w:szCs w:val="24"/>
        </w:rPr>
        <w:t>praca w </w:t>
      </w:r>
      <w:r w:rsidR="0085747A" w:rsidRPr="00346224">
        <w:rPr>
          <w:rFonts w:ascii="Corbel" w:hAnsi="Corbel"/>
          <w:b w:val="0"/>
          <w:smallCaps w:val="0"/>
          <w:szCs w:val="24"/>
        </w:rPr>
        <w:t>grupach</w:t>
      </w:r>
      <w:r w:rsidR="0071620A" w:rsidRPr="00346224">
        <w:rPr>
          <w:rFonts w:ascii="Corbel" w:hAnsi="Corbel"/>
          <w:b w:val="0"/>
          <w:smallCaps w:val="0"/>
          <w:szCs w:val="24"/>
        </w:rPr>
        <w:t xml:space="preserve"> (</w:t>
      </w:r>
      <w:r w:rsidR="0085747A" w:rsidRPr="00346224">
        <w:rPr>
          <w:rFonts w:ascii="Corbel" w:hAnsi="Corbel"/>
          <w:b w:val="0"/>
          <w:smallCaps w:val="0"/>
          <w:szCs w:val="24"/>
        </w:rPr>
        <w:t>rozwiązywanie zadań</w:t>
      </w:r>
      <w:r w:rsidR="0071620A" w:rsidRPr="00346224">
        <w:rPr>
          <w:rFonts w:ascii="Corbel" w:hAnsi="Corbel"/>
          <w:b w:val="0"/>
          <w:smallCaps w:val="0"/>
          <w:szCs w:val="24"/>
        </w:rPr>
        <w:t>,</w:t>
      </w:r>
      <w:r w:rsidR="0085747A" w:rsidRPr="00346224">
        <w:rPr>
          <w:rFonts w:ascii="Corbel" w:hAnsi="Corbel"/>
          <w:b w:val="0"/>
          <w:smallCaps w:val="0"/>
          <w:szCs w:val="24"/>
        </w:rPr>
        <w:t xml:space="preserve"> dyskusja</w:t>
      </w:r>
      <w:r w:rsidR="0071620A" w:rsidRPr="00346224">
        <w:rPr>
          <w:rFonts w:ascii="Corbel" w:hAnsi="Corbel"/>
          <w:b w:val="0"/>
          <w:smallCaps w:val="0"/>
          <w:szCs w:val="24"/>
        </w:rPr>
        <w:t>)</w:t>
      </w:r>
      <w:r w:rsidR="00F16711" w:rsidRPr="00346224">
        <w:rPr>
          <w:rFonts w:ascii="Corbel" w:hAnsi="Corbel"/>
          <w:b w:val="0"/>
          <w:smallCaps w:val="0"/>
          <w:szCs w:val="24"/>
        </w:rPr>
        <w:t>,</w:t>
      </w:r>
      <w:r w:rsidR="00F16711" w:rsidRPr="00346224">
        <w:rPr>
          <w:rFonts w:ascii="Corbel" w:hAnsi="Corbel"/>
          <w:szCs w:val="24"/>
        </w:rPr>
        <w:t xml:space="preserve"> </w:t>
      </w:r>
      <w:r w:rsidR="00F16711" w:rsidRPr="00346224">
        <w:rPr>
          <w:rFonts w:ascii="Corbel" w:hAnsi="Corbel"/>
          <w:b w:val="0"/>
          <w:bCs/>
          <w:smallCaps w:val="0"/>
          <w:szCs w:val="24"/>
        </w:rPr>
        <w:t>analiza przypadków</w:t>
      </w:r>
      <w:r w:rsidR="00E826DF" w:rsidRPr="00346224">
        <w:rPr>
          <w:rFonts w:ascii="Corbel" w:hAnsi="Corbel"/>
          <w:b w:val="0"/>
          <w:bCs/>
          <w:smallCaps w:val="0"/>
          <w:szCs w:val="24"/>
        </w:rPr>
        <w:t>, praca zaliczeniowa</w:t>
      </w:r>
    </w:p>
    <w:bookmarkEnd w:id="0"/>
    <w:p w14:paraId="56453008" w14:textId="77777777" w:rsidR="00E960BB" w:rsidRPr="00346224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7508A9C" w14:textId="77777777" w:rsidR="00E960BB" w:rsidRPr="00346224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7E24523" w14:textId="77777777" w:rsidR="00923D7D" w:rsidRPr="00346224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346224">
        <w:rPr>
          <w:rFonts w:ascii="Corbel" w:hAnsi="Corbel"/>
          <w:smallCaps w:val="0"/>
          <w:szCs w:val="24"/>
        </w:rPr>
        <w:t xml:space="preserve">4. </w:t>
      </w:r>
      <w:r w:rsidR="0085747A" w:rsidRPr="00346224">
        <w:rPr>
          <w:rFonts w:ascii="Corbel" w:hAnsi="Corbel"/>
          <w:smallCaps w:val="0"/>
          <w:szCs w:val="24"/>
        </w:rPr>
        <w:t>METODY I KRYTERIA OCENY</w:t>
      </w:r>
      <w:r w:rsidR="009F4610" w:rsidRPr="00346224">
        <w:rPr>
          <w:rFonts w:ascii="Corbel" w:hAnsi="Corbel"/>
          <w:smallCaps w:val="0"/>
          <w:szCs w:val="24"/>
        </w:rPr>
        <w:t xml:space="preserve"> </w:t>
      </w:r>
    </w:p>
    <w:p w14:paraId="73C7D8D7" w14:textId="7D3A37A3" w:rsidR="0085747A" w:rsidRPr="00B8585C" w:rsidRDefault="0085747A" w:rsidP="00B8585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346224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346224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B8585C" w:rsidRPr="00346224" w14:paraId="0F37AB2E" w14:textId="77777777" w:rsidTr="009C7592">
        <w:tc>
          <w:tcPr>
            <w:tcW w:w="1962" w:type="dxa"/>
            <w:vAlign w:val="center"/>
          </w:tcPr>
          <w:p w14:paraId="216BBB07" w14:textId="77777777" w:rsidR="00B8585C" w:rsidRPr="00346224" w:rsidRDefault="00B8585C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46224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3CF2B9A9" w14:textId="77777777" w:rsidR="00B8585C" w:rsidRPr="00346224" w:rsidRDefault="00B8585C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462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6C95220" w14:textId="77777777" w:rsidR="00B8585C" w:rsidRPr="00346224" w:rsidRDefault="00B8585C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462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34606546" w14:textId="77777777" w:rsidR="00B8585C" w:rsidRPr="00346224" w:rsidRDefault="00B8585C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46224"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14:paraId="711A0B7D" w14:textId="77777777" w:rsidR="00B8585C" w:rsidRPr="00346224" w:rsidRDefault="00B8585C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B8585C" w:rsidRPr="00346224" w14:paraId="00E7D624" w14:textId="77777777" w:rsidTr="009C7592">
        <w:tc>
          <w:tcPr>
            <w:tcW w:w="1962" w:type="dxa"/>
            <w:vAlign w:val="center"/>
          </w:tcPr>
          <w:p w14:paraId="65AEC56C" w14:textId="77777777" w:rsidR="00B8585C" w:rsidRPr="00346224" w:rsidRDefault="00B8585C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46224"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441" w:type="dxa"/>
          </w:tcPr>
          <w:p w14:paraId="7CD8A589" w14:textId="77777777" w:rsidR="00B8585C" w:rsidRPr="00346224" w:rsidRDefault="00B8585C" w:rsidP="009C7592">
            <w:pPr>
              <w:pStyle w:val="Punktygwne"/>
              <w:spacing w:before="0" w:after="0"/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</w:pPr>
            <w:r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e</w:t>
            </w:r>
            <w:r w:rsidRPr="00346224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gzamin pisemny, obserwacja w trakcie zajęć, dyskusja, wypowiedź studenta</w:t>
            </w:r>
          </w:p>
        </w:tc>
        <w:tc>
          <w:tcPr>
            <w:tcW w:w="2117" w:type="dxa"/>
            <w:vAlign w:val="center"/>
          </w:tcPr>
          <w:p w14:paraId="1E5368CA" w14:textId="77777777" w:rsidR="00B8585C" w:rsidRPr="00346224" w:rsidRDefault="00B8585C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4622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B8585C" w:rsidRPr="00346224" w14:paraId="21C7FF51" w14:textId="77777777" w:rsidTr="009C7592">
        <w:tc>
          <w:tcPr>
            <w:tcW w:w="1962" w:type="dxa"/>
            <w:vAlign w:val="center"/>
          </w:tcPr>
          <w:p w14:paraId="590EE4DD" w14:textId="77777777" w:rsidR="00B8585C" w:rsidRPr="00346224" w:rsidRDefault="00B8585C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46224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2B6EDE8F" w14:textId="77777777" w:rsidR="00B8585C" w:rsidRPr="00346224" w:rsidRDefault="00B8585C" w:rsidP="009C7592">
            <w:pPr>
              <w:pStyle w:val="Punktygwne"/>
              <w:spacing w:before="0" w:after="0"/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</w:pPr>
            <w:r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e</w:t>
            </w:r>
            <w:r w:rsidRPr="00346224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 xml:space="preserve">gzamin pisemny, </w:t>
            </w:r>
            <w:r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 xml:space="preserve">praca projektowa, </w:t>
            </w:r>
            <w:r w:rsidRPr="00346224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obserwacja w trakcie zajęć, dyskusja, wypowiedź studenta</w:t>
            </w:r>
          </w:p>
        </w:tc>
        <w:tc>
          <w:tcPr>
            <w:tcW w:w="2117" w:type="dxa"/>
            <w:vAlign w:val="center"/>
          </w:tcPr>
          <w:p w14:paraId="575CE4F2" w14:textId="77777777" w:rsidR="00B8585C" w:rsidRPr="00346224" w:rsidRDefault="00B8585C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4622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B8585C" w:rsidRPr="00346224" w14:paraId="072D9A0E" w14:textId="77777777" w:rsidTr="009C759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A9361" w14:textId="77777777" w:rsidR="00B8585C" w:rsidRPr="00346224" w:rsidRDefault="00B8585C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46224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4B89F" w14:textId="77777777" w:rsidR="00B8585C" w:rsidRPr="00346224" w:rsidRDefault="00B8585C" w:rsidP="009C7592">
            <w:pPr>
              <w:pStyle w:val="Punktygwne"/>
              <w:spacing w:before="0" w:after="0"/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</w:pPr>
            <w:r w:rsidRPr="00346224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obserwacja w trakcie zajęć, dyskusja, wypowiedź studenta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B7112" w14:textId="77777777" w:rsidR="00B8585C" w:rsidRPr="00346224" w:rsidRDefault="00B8585C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4622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B8585C" w:rsidRPr="00346224" w14:paraId="0591DFF5" w14:textId="77777777" w:rsidTr="009C759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BCEBE" w14:textId="77777777" w:rsidR="00B8585C" w:rsidRPr="00346224" w:rsidRDefault="00B8585C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46224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500D" w14:textId="77777777" w:rsidR="00B8585C" w:rsidRPr="00346224" w:rsidRDefault="00B8585C" w:rsidP="009C7592">
            <w:pPr>
              <w:pStyle w:val="Punktygwne"/>
              <w:spacing w:before="0" w:after="0"/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</w:pPr>
            <w:r w:rsidRPr="00346224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obserwacja w trakcie zajęć, dyskusja, wypowiedź studenta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6D479" w14:textId="77777777" w:rsidR="00B8585C" w:rsidRPr="00346224" w:rsidRDefault="00B8585C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4622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3C308AE0" w14:textId="77777777" w:rsidR="00923D7D" w:rsidRPr="00346224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D4C7B15" w14:textId="77777777" w:rsidR="00923D7D" w:rsidRPr="00346224" w:rsidRDefault="003E1941" w:rsidP="008254D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346224">
        <w:rPr>
          <w:rFonts w:ascii="Corbel" w:hAnsi="Corbel"/>
          <w:smallCaps w:val="0"/>
          <w:szCs w:val="24"/>
        </w:rPr>
        <w:t xml:space="preserve">4.2 </w:t>
      </w:r>
      <w:r w:rsidR="0085747A" w:rsidRPr="00346224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346224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B8585C" w:rsidRPr="00346224" w14:paraId="463D8208" w14:textId="77777777" w:rsidTr="009C7592">
        <w:tc>
          <w:tcPr>
            <w:tcW w:w="9670" w:type="dxa"/>
          </w:tcPr>
          <w:p w14:paraId="4ACE142D" w14:textId="77777777" w:rsidR="00B8585C" w:rsidRPr="00346224" w:rsidRDefault="00B8585C" w:rsidP="009C7592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iCs/>
                <w:smallCaps w:val="0"/>
                <w:szCs w:val="24"/>
              </w:rPr>
            </w:pPr>
            <w:r w:rsidRPr="00346224">
              <w:rPr>
                <w:rFonts w:ascii="Corbel" w:hAnsi="Corbel"/>
                <w:b w:val="0"/>
                <w:bCs/>
                <w:iCs/>
                <w:smallCaps w:val="0"/>
                <w:szCs w:val="24"/>
              </w:rPr>
              <w:lastRenderedPageBreak/>
              <w:t xml:space="preserve">- przygotowanie pracy </w:t>
            </w:r>
            <w:r>
              <w:rPr>
                <w:rFonts w:ascii="Corbel" w:hAnsi="Corbel"/>
                <w:b w:val="0"/>
                <w:bCs/>
                <w:iCs/>
                <w:smallCaps w:val="0"/>
                <w:szCs w:val="24"/>
              </w:rPr>
              <w:t xml:space="preserve">projektowej </w:t>
            </w:r>
            <w:r w:rsidRPr="00346224">
              <w:rPr>
                <w:rFonts w:ascii="Corbel" w:hAnsi="Corbel"/>
                <w:b w:val="0"/>
                <w:bCs/>
                <w:iCs/>
                <w:smallCaps w:val="0"/>
                <w:szCs w:val="24"/>
              </w:rPr>
              <w:t>(opracowanie diagnozy wybranej umiejętności funkcjonalnej i opisanie postępowania edukacyjno-terapeutycznego) – symulacja zajęć</w:t>
            </w:r>
          </w:p>
          <w:p w14:paraId="5EE8DD3C" w14:textId="77777777" w:rsidR="00B8585C" w:rsidRPr="00346224" w:rsidRDefault="00B8585C" w:rsidP="009C7592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iCs/>
                <w:smallCaps w:val="0"/>
                <w:szCs w:val="24"/>
              </w:rPr>
            </w:pPr>
            <w:r w:rsidRPr="00346224">
              <w:rPr>
                <w:rFonts w:ascii="Corbel" w:hAnsi="Corbel"/>
                <w:b w:val="0"/>
                <w:bCs/>
                <w:iCs/>
                <w:smallCaps w:val="0"/>
                <w:szCs w:val="24"/>
              </w:rPr>
              <w:t>- aktywność na zajęciach, dyskusja;</w:t>
            </w:r>
          </w:p>
          <w:p w14:paraId="267C2D4D" w14:textId="77777777" w:rsidR="00B8585C" w:rsidRDefault="00B8585C" w:rsidP="009C7592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iCs/>
                <w:smallCaps w:val="0"/>
                <w:szCs w:val="24"/>
              </w:rPr>
            </w:pPr>
            <w:r w:rsidRPr="00346224">
              <w:rPr>
                <w:rFonts w:ascii="Corbel" w:hAnsi="Corbel"/>
                <w:b w:val="0"/>
                <w:bCs/>
                <w:iCs/>
                <w:smallCaps w:val="0"/>
                <w:szCs w:val="24"/>
              </w:rPr>
              <w:t>- pozytywna ocena z egzaminu pisemnego.</w:t>
            </w:r>
          </w:p>
          <w:p w14:paraId="04E2A909" w14:textId="77777777" w:rsidR="00B8585C" w:rsidRDefault="00B8585C" w:rsidP="009C7592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iCs/>
                <w:smallCaps w:val="0"/>
                <w:szCs w:val="24"/>
              </w:rPr>
            </w:pPr>
          </w:p>
          <w:p w14:paraId="067B6B61" w14:textId="77777777" w:rsidR="00B8585C" w:rsidRDefault="00B8585C" w:rsidP="009C75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3D1232">
              <w:rPr>
                <w:rFonts w:ascii="Corbel" w:hAnsi="Corbel"/>
                <w:b w:val="0"/>
                <w:smallCaps w:val="0"/>
              </w:rPr>
              <w:t>Egzamin pisemny ukierunkowany jest na sprawdzenie wiedzy wykraczającej poza znajomość faktów</w:t>
            </w:r>
            <w:r>
              <w:rPr>
                <w:rFonts w:ascii="Corbel" w:hAnsi="Corbel"/>
                <w:b w:val="0"/>
                <w:smallCaps w:val="0"/>
              </w:rPr>
              <w:t xml:space="preserve">. </w:t>
            </w:r>
            <w:r w:rsidRPr="00E65283">
              <w:rPr>
                <w:rFonts w:ascii="Corbel" w:hAnsi="Corbel"/>
                <w:b w:val="0"/>
                <w:smallCaps w:val="0"/>
              </w:rPr>
              <w:t>Służy sprawdzeniu poziomu zrozumienia zagadnie</w:t>
            </w:r>
            <w:r>
              <w:rPr>
                <w:rFonts w:ascii="Corbel" w:hAnsi="Corbel"/>
                <w:b w:val="0"/>
                <w:smallCaps w:val="0"/>
              </w:rPr>
              <w:t>ń, umiejętności analizy i syntezy informacji, rozwiązywaniu problemów.</w:t>
            </w:r>
          </w:p>
          <w:p w14:paraId="47D3290D" w14:textId="77777777" w:rsidR="00B8585C" w:rsidRDefault="00B8585C" w:rsidP="009C7592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iCs/>
                <w:smallCaps w:val="0"/>
              </w:rPr>
            </w:pPr>
          </w:p>
          <w:p w14:paraId="0ADAB623" w14:textId="77777777" w:rsidR="00B8585C" w:rsidRPr="003D1232" w:rsidRDefault="00B8585C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245BB">
              <w:rPr>
                <w:rFonts w:ascii="Corbel" w:hAnsi="Corbel"/>
                <w:b w:val="0"/>
                <w:smallCaps w:val="0"/>
                <w:szCs w:val="24"/>
              </w:rPr>
              <w:t>Kryteria oceny prac pisemnych:</w:t>
            </w:r>
          </w:p>
          <w:p w14:paraId="038A0B19" w14:textId="77777777" w:rsidR="00B8585C" w:rsidRPr="003D1232" w:rsidRDefault="00B8585C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14:paraId="61D88244" w14:textId="77777777" w:rsidR="00B8585C" w:rsidRPr="003D1232" w:rsidRDefault="00B8585C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4A0A4FC8" w14:textId="77777777" w:rsidR="00B8585C" w:rsidRPr="003D1232" w:rsidRDefault="00B8585C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08A386C6" w14:textId="77777777" w:rsidR="00B8585C" w:rsidRPr="003D1232" w:rsidRDefault="00B8585C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0476089D" w14:textId="77777777" w:rsidR="00B8585C" w:rsidRPr="003D1232" w:rsidRDefault="00B8585C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3F3528BB" w14:textId="77777777" w:rsidR="00B8585C" w:rsidRPr="003D1232" w:rsidRDefault="00B8585C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  <w:p w14:paraId="75686286" w14:textId="77777777" w:rsidR="00B8585C" w:rsidRPr="003D1232" w:rsidRDefault="00B8585C" w:rsidP="009C7592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3245BB">
              <w:rPr>
                <w:rFonts w:ascii="Corbel" w:hAnsi="Corbel"/>
              </w:rPr>
              <w:t>Kryteria oceny projektów:</w:t>
            </w:r>
          </w:p>
          <w:p w14:paraId="4098B1A8" w14:textId="77777777" w:rsidR="00B8585C" w:rsidRPr="003D1232" w:rsidRDefault="00B8585C" w:rsidP="009C7592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5,0 - projekt opracowany zdecydowanie samodzielnie przez studenta, który przedkłada twórcze rozwiązania na każdym etapie projektu;</w:t>
            </w:r>
          </w:p>
          <w:p w14:paraId="3CE440FD" w14:textId="77777777" w:rsidR="00B8585C" w:rsidRPr="003D1232" w:rsidRDefault="00B8585C" w:rsidP="009C7592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4,5 - projekt opracowany raczej samodzielnie przez studenta, który wymaga ukierunkowania na wybranych etapach projektu;</w:t>
            </w:r>
          </w:p>
          <w:p w14:paraId="1B9E0447" w14:textId="77777777" w:rsidR="00B8585C" w:rsidRPr="003D1232" w:rsidRDefault="00B8585C" w:rsidP="009C7592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4,0 - Projekt opracowany częściowo samodzielnie a częściowo pod kierunkiem nauczyciela. Student wymaga pomocy na wybranych etapach projektu;</w:t>
            </w:r>
          </w:p>
          <w:p w14:paraId="1816CD85" w14:textId="77777777" w:rsidR="00B8585C" w:rsidRPr="003D1232" w:rsidRDefault="00B8585C" w:rsidP="009C7592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3,5 - Projekt opracowany raczej pod kierunkiem nauczyciela, który udziela pomocy na większości etapów projektu</w:t>
            </w:r>
          </w:p>
          <w:p w14:paraId="3DD723DC" w14:textId="77777777" w:rsidR="00B8585C" w:rsidRPr="003D1232" w:rsidRDefault="00B8585C" w:rsidP="009C7592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3,0 - Projekt opracowany zdecydowanie pod kierunkiem nauczyciela. Student wymagał stałej pomocy na każdym etapie projektu;</w:t>
            </w:r>
          </w:p>
          <w:p w14:paraId="01877FC6" w14:textId="77777777" w:rsidR="00B8585C" w:rsidRPr="003245BB" w:rsidRDefault="00B8585C" w:rsidP="009C7592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 xml:space="preserve">2,0  - Student nie opracował projektu, jego wiedza i umiejętności są niewystarczające na każdym etapie projektu. </w:t>
            </w:r>
          </w:p>
        </w:tc>
      </w:tr>
    </w:tbl>
    <w:p w14:paraId="06A5D591" w14:textId="77777777" w:rsidR="0085747A" w:rsidRPr="0034622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2FEDD3D" w14:textId="77777777" w:rsidR="0085747A" w:rsidRPr="00346224" w:rsidRDefault="0085747A" w:rsidP="008254D4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346224">
        <w:rPr>
          <w:rFonts w:ascii="Corbel" w:hAnsi="Corbel"/>
          <w:b/>
          <w:sz w:val="24"/>
          <w:szCs w:val="24"/>
        </w:rPr>
        <w:t xml:space="preserve">5. </w:t>
      </w:r>
      <w:r w:rsidR="00C61DC5" w:rsidRPr="00346224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346224" w14:paraId="142DA57C" w14:textId="77777777" w:rsidTr="003E1941">
        <w:tc>
          <w:tcPr>
            <w:tcW w:w="4962" w:type="dxa"/>
            <w:vAlign w:val="center"/>
          </w:tcPr>
          <w:p w14:paraId="267A4487" w14:textId="77777777" w:rsidR="0085747A" w:rsidRPr="00346224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346224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346224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346224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BA3C0F1" w14:textId="77777777" w:rsidR="0085747A" w:rsidRPr="00346224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346224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346224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346224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346224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346224" w14:paraId="35851018" w14:textId="77777777" w:rsidTr="00923D7D">
        <w:tc>
          <w:tcPr>
            <w:tcW w:w="4962" w:type="dxa"/>
          </w:tcPr>
          <w:p w14:paraId="363247E9" w14:textId="77777777" w:rsidR="0085747A" w:rsidRPr="00346224" w:rsidRDefault="00C61DC5" w:rsidP="008E0D4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>G</w:t>
            </w:r>
            <w:r w:rsidR="0085747A" w:rsidRPr="00346224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346224">
              <w:rPr>
                <w:rFonts w:ascii="Corbel" w:hAnsi="Corbel"/>
                <w:sz w:val="24"/>
                <w:szCs w:val="24"/>
              </w:rPr>
              <w:t>z </w:t>
            </w:r>
            <w:r w:rsidR="000A3CDF" w:rsidRPr="00346224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346224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1FD8285" w14:textId="77777777" w:rsidR="0085747A" w:rsidRPr="00346224" w:rsidRDefault="008B1BA3" w:rsidP="008254D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346224" w14:paraId="5090F0A2" w14:textId="77777777" w:rsidTr="00923D7D">
        <w:tc>
          <w:tcPr>
            <w:tcW w:w="4962" w:type="dxa"/>
          </w:tcPr>
          <w:p w14:paraId="10DBB5F2" w14:textId="2B0FECCA" w:rsidR="00F16711" w:rsidRPr="00346224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346224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8254D4" w:rsidRPr="00346224">
              <w:rPr>
                <w:rFonts w:ascii="Corbel" w:hAnsi="Corbel"/>
                <w:sz w:val="24"/>
                <w:szCs w:val="24"/>
              </w:rPr>
              <w:t>:</w:t>
            </w:r>
          </w:p>
          <w:p w14:paraId="57DFCC18" w14:textId="4A3873DE" w:rsidR="00C61DC5" w:rsidRPr="00346224" w:rsidRDefault="00B8585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udział w </w:t>
            </w:r>
            <w:r w:rsidR="008254D4" w:rsidRPr="00346224">
              <w:rPr>
                <w:rFonts w:ascii="Corbel" w:hAnsi="Corbel"/>
                <w:sz w:val="24"/>
                <w:szCs w:val="24"/>
              </w:rPr>
              <w:t>e</w:t>
            </w:r>
            <w:r w:rsidR="00C61DC5" w:rsidRPr="00346224">
              <w:rPr>
                <w:rFonts w:ascii="Corbel" w:hAnsi="Corbel"/>
                <w:sz w:val="24"/>
                <w:szCs w:val="24"/>
              </w:rPr>
              <w:t>gzaminie</w:t>
            </w:r>
            <w:r w:rsidR="00E57895" w:rsidRPr="00346224">
              <w:rPr>
                <w:rFonts w:ascii="Corbel" w:hAnsi="Corbel"/>
                <w:sz w:val="24"/>
                <w:szCs w:val="24"/>
              </w:rPr>
              <w:t xml:space="preserve"> pisemnym</w:t>
            </w:r>
          </w:p>
        </w:tc>
        <w:tc>
          <w:tcPr>
            <w:tcW w:w="4677" w:type="dxa"/>
          </w:tcPr>
          <w:p w14:paraId="3FA5A3FD" w14:textId="72C1D620" w:rsidR="00C61DC5" w:rsidRPr="00346224" w:rsidRDefault="00F16711" w:rsidP="008254D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br/>
              <w:t>1</w:t>
            </w:r>
          </w:p>
        </w:tc>
      </w:tr>
      <w:tr w:rsidR="00C61DC5" w:rsidRPr="00346224" w14:paraId="74C2B2A1" w14:textId="77777777" w:rsidTr="00923D7D">
        <w:tc>
          <w:tcPr>
            <w:tcW w:w="4962" w:type="dxa"/>
          </w:tcPr>
          <w:p w14:paraId="636C5AE1" w14:textId="77777777" w:rsidR="0071620A" w:rsidRPr="00346224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8254D4" w:rsidRPr="00346224">
              <w:rPr>
                <w:rFonts w:ascii="Corbel" w:hAnsi="Corbel"/>
                <w:sz w:val="24"/>
                <w:szCs w:val="24"/>
              </w:rPr>
              <w:t>:</w:t>
            </w:r>
          </w:p>
          <w:p w14:paraId="4EE75662" w14:textId="77777777" w:rsidR="00C61DC5" w:rsidRPr="00346224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>przygotowanie do zajęć,</w:t>
            </w:r>
            <w:r w:rsidR="00F16711" w:rsidRPr="00346224">
              <w:rPr>
                <w:rFonts w:ascii="Corbel" w:hAnsi="Corbel"/>
                <w:sz w:val="24"/>
                <w:szCs w:val="24"/>
              </w:rPr>
              <w:t xml:space="preserve"> </w:t>
            </w:r>
            <w:r w:rsidR="006D76ED">
              <w:rPr>
                <w:rFonts w:ascii="Corbel" w:hAnsi="Corbel"/>
                <w:sz w:val="24"/>
                <w:szCs w:val="24"/>
              </w:rPr>
              <w:br/>
            </w:r>
            <w:r w:rsidR="00F16711" w:rsidRPr="00346224">
              <w:rPr>
                <w:rFonts w:ascii="Corbel" w:hAnsi="Corbel"/>
                <w:sz w:val="24"/>
                <w:szCs w:val="24"/>
              </w:rPr>
              <w:t xml:space="preserve">studiowanie literatury, </w:t>
            </w:r>
            <w:r w:rsidR="006D76ED">
              <w:rPr>
                <w:rFonts w:ascii="Corbel" w:hAnsi="Corbel"/>
                <w:sz w:val="24"/>
                <w:szCs w:val="24"/>
              </w:rPr>
              <w:br/>
            </w:r>
            <w:r w:rsidR="00F16711" w:rsidRPr="00346224">
              <w:rPr>
                <w:rFonts w:ascii="Corbel" w:hAnsi="Corbel"/>
                <w:sz w:val="24"/>
                <w:szCs w:val="24"/>
              </w:rPr>
              <w:t>przygotowanie do</w:t>
            </w:r>
            <w:r w:rsidRPr="00346224">
              <w:rPr>
                <w:rFonts w:ascii="Corbel" w:hAnsi="Corbel"/>
                <w:sz w:val="24"/>
                <w:szCs w:val="24"/>
              </w:rPr>
              <w:t xml:space="preserve"> egzaminu</w:t>
            </w:r>
            <w:r w:rsidR="00E57895" w:rsidRPr="00346224">
              <w:rPr>
                <w:rFonts w:ascii="Corbel" w:hAnsi="Corbel"/>
                <w:sz w:val="24"/>
                <w:szCs w:val="24"/>
              </w:rPr>
              <w:t xml:space="preserve"> pisemnego</w:t>
            </w:r>
            <w:r w:rsidRPr="00346224">
              <w:rPr>
                <w:rFonts w:ascii="Corbel" w:hAnsi="Corbel"/>
                <w:sz w:val="24"/>
                <w:szCs w:val="24"/>
              </w:rPr>
              <w:t xml:space="preserve">, napisanie </w:t>
            </w:r>
            <w:r w:rsidR="00F16711" w:rsidRPr="00346224">
              <w:rPr>
                <w:rFonts w:ascii="Corbel" w:hAnsi="Corbel"/>
                <w:sz w:val="24"/>
                <w:szCs w:val="24"/>
              </w:rPr>
              <w:t>prazy zaliczeniowej</w:t>
            </w:r>
          </w:p>
        </w:tc>
        <w:tc>
          <w:tcPr>
            <w:tcW w:w="4677" w:type="dxa"/>
          </w:tcPr>
          <w:p w14:paraId="1BE9D5FB" w14:textId="715F3981" w:rsidR="00C61DC5" w:rsidRPr="00346224" w:rsidRDefault="00E5693C" w:rsidP="008254D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br/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="006D76ED">
              <w:rPr>
                <w:rFonts w:ascii="Corbel" w:hAnsi="Corbel"/>
                <w:sz w:val="24"/>
                <w:szCs w:val="24"/>
              </w:rPr>
              <w:t>12</w:t>
            </w:r>
            <w:r>
              <w:rPr>
                <w:rFonts w:ascii="Corbel" w:hAnsi="Corbel"/>
                <w:sz w:val="24"/>
                <w:szCs w:val="24"/>
              </w:rPr>
              <w:br/>
              <w:t>10</w:t>
            </w:r>
            <w:r>
              <w:rPr>
                <w:rFonts w:ascii="Corbel" w:hAnsi="Corbel"/>
                <w:sz w:val="24"/>
                <w:szCs w:val="24"/>
              </w:rPr>
              <w:br/>
              <w:t>10</w:t>
            </w:r>
            <w:r w:rsidR="006D76ED">
              <w:rPr>
                <w:rFonts w:ascii="Corbel" w:hAnsi="Corbel"/>
                <w:sz w:val="24"/>
                <w:szCs w:val="24"/>
              </w:rPr>
              <w:br/>
              <w:t>1</w:t>
            </w:r>
            <w:r w:rsidR="00B8585C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85747A" w:rsidRPr="00346224" w14:paraId="3DF4AE7C" w14:textId="77777777" w:rsidTr="00923D7D">
        <w:tc>
          <w:tcPr>
            <w:tcW w:w="4962" w:type="dxa"/>
          </w:tcPr>
          <w:p w14:paraId="6C4BD062" w14:textId="77777777" w:rsidR="0085747A" w:rsidRPr="00346224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3863038" w14:textId="77777777" w:rsidR="0085747A" w:rsidRPr="00346224" w:rsidRDefault="00DC0E4B" w:rsidP="008254D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346224" w14:paraId="05F79B68" w14:textId="77777777" w:rsidTr="00923D7D">
        <w:tc>
          <w:tcPr>
            <w:tcW w:w="4962" w:type="dxa"/>
          </w:tcPr>
          <w:p w14:paraId="6ED6923A" w14:textId="77777777" w:rsidR="0085747A" w:rsidRPr="00346224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346224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8B4AA57" w14:textId="77777777" w:rsidR="0085747A" w:rsidRPr="00346224" w:rsidRDefault="00DC0E4B" w:rsidP="008254D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346224"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0711A96B" w14:textId="77777777" w:rsidR="0085747A" w:rsidRPr="00346224" w:rsidRDefault="00923D7D" w:rsidP="00CC22A4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346224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346224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B9D3008" w14:textId="77777777" w:rsidR="003E1941" w:rsidRPr="00346224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8488BA7" w14:textId="77777777" w:rsidR="0085747A" w:rsidRPr="00346224" w:rsidRDefault="0071620A" w:rsidP="008254D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346224">
        <w:rPr>
          <w:rFonts w:ascii="Corbel" w:hAnsi="Corbel"/>
          <w:smallCaps w:val="0"/>
          <w:szCs w:val="24"/>
        </w:rPr>
        <w:t xml:space="preserve">6. </w:t>
      </w:r>
      <w:r w:rsidR="0085747A" w:rsidRPr="00346224">
        <w:rPr>
          <w:rFonts w:ascii="Corbel" w:hAnsi="Corbel"/>
          <w:smallCaps w:val="0"/>
          <w:szCs w:val="24"/>
        </w:rPr>
        <w:t>PRAKTYKI ZAWO</w:t>
      </w:r>
      <w:r w:rsidR="009D3F3B" w:rsidRPr="00346224">
        <w:rPr>
          <w:rFonts w:ascii="Corbel" w:hAnsi="Corbel"/>
          <w:smallCaps w:val="0"/>
          <w:szCs w:val="24"/>
        </w:rPr>
        <w:t>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5"/>
        <w:gridCol w:w="5455"/>
      </w:tblGrid>
      <w:tr w:rsidR="0085747A" w:rsidRPr="00346224" w14:paraId="56CC3BAE" w14:textId="77777777" w:rsidTr="00F353D1">
        <w:trPr>
          <w:trHeight w:val="397"/>
        </w:trPr>
        <w:tc>
          <w:tcPr>
            <w:tcW w:w="4111" w:type="dxa"/>
          </w:tcPr>
          <w:p w14:paraId="42228353" w14:textId="77777777" w:rsidR="0085747A" w:rsidRPr="0034622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6224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4114D215" w14:textId="77777777" w:rsidR="0085747A" w:rsidRPr="00346224" w:rsidRDefault="008254D4" w:rsidP="008254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462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346224" w14:paraId="709EC5B5" w14:textId="77777777" w:rsidTr="00F353D1">
        <w:trPr>
          <w:trHeight w:val="397"/>
        </w:trPr>
        <w:tc>
          <w:tcPr>
            <w:tcW w:w="4111" w:type="dxa"/>
          </w:tcPr>
          <w:p w14:paraId="741A6A0F" w14:textId="77777777" w:rsidR="0085747A" w:rsidRPr="0034622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6224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zasady i formy odbywania praktyk </w:t>
            </w:r>
          </w:p>
        </w:tc>
        <w:tc>
          <w:tcPr>
            <w:tcW w:w="5528" w:type="dxa"/>
          </w:tcPr>
          <w:p w14:paraId="3463B836" w14:textId="77777777" w:rsidR="0085747A" w:rsidRPr="00346224" w:rsidRDefault="008254D4" w:rsidP="008254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46224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1613A5A5" w14:textId="77777777" w:rsidR="003E1941" w:rsidRPr="00346224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AC66C35" w14:textId="77777777" w:rsidR="00675843" w:rsidRPr="00346224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346224">
        <w:rPr>
          <w:rFonts w:ascii="Corbel" w:hAnsi="Corbel"/>
          <w:smallCaps w:val="0"/>
          <w:szCs w:val="24"/>
        </w:rPr>
        <w:t xml:space="preserve">7. </w:t>
      </w:r>
      <w:r w:rsidR="0085747A" w:rsidRPr="00346224">
        <w:rPr>
          <w:rFonts w:ascii="Corbel" w:hAnsi="Corbel"/>
          <w:smallCaps w:val="0"/>
          <w:szCs w:val="24"/>
        </w:rPr>
        <w:t>LITERATURA</w:t>
      </w:r>
      <w:r w:rsidRPr="00346224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346224" w14:paraId="27D4DB6D" w14:textId="77777777" w:rsidTr="00907C64">
        <w:trPr>
          <w:trHeight w:val="397"/>
        </w:trPr>
        <w:tc>
          <w:tcPr>
            <w:tcW w:w="9639" w:type="dxa"/>
          </w:tcPr>
          <w:p w14:paraId="7931E8BE" w14:textId="77777777" w:rsidR="0085747A" w:rsidRPr="00346224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346224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0ABAC9C5" w14:textId="77777777" w:rsidR="005A54E2" w:rsidRPr="00346224" w:rsidRDefault="005A54E2" w:rsidP="00CC22A4">
            <w:pPr>
              <w:numPr>
                <w:ilvl w:val="0"/>
                <w:numId w:val="2"/>
              </w:numPr>
              <w:spacing w:after="0" w:line="230" w:lineRule="auto"/>
              <w:ind w:right="6" w:hanging="360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 xml:space="preserve">Frölich A.D.: </w:t>
            </w:r>
            <w:r w:rsidRPr="00346224">
              <w:rPr>
                <w:rFonts w:ascii="Corbel" w:hAnsi="Corbel"/>
                <w:i/>
                <w:sz w:val="24"/>
                <w:szCs w:val="24"/>
              </w:rPr>
              <w:t>Edukacja bazalna: nauczanie i terapia dzieci z głęboką niepełnosprawnością</w:t>
            </w:r>
            <w:r w:rsidRPr="00346224">
              <w:rPr>
                <w:rFonts w:ascii="Corbel" w:hAnsi="Corbel"/>
                <w:sz w:val="24"/>
                <w:szCs w:val="24"/>
              </w:rPr>
              <w:t>. Sopot 2015.</w:t>
            </w:r>
          </w:p>
          <w:p w14:paraId="3ADB5113" w14:textId="77777777" w:rsidR="005A54E2" w:rsidRPr="00346224" w:rsidRDefault="005A54E2" w:rsidP="00CC22A4">
            <w:pPr>
              <w:numPr>
                <w:ilvl w:val="0"/>
                <w:numId w:val="2"/>
              </w:numPr>
              <w:spacing w:after="0" w:line="230" w:lineRule="auto"/>
              <w:ind w:right="6" w:hanging="360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 xml:space="preserve">Kielin J.: </w:t>
            </w:r>
            <w:r w:rsidRPr="00346224">
              <w:rPr>
                <w:rFonts w:ascii="Corbel" w:hAnsi="Corbel"/>
                <w:i/>
                <w:sz w:val="24"/>
                <w:szCs w:val="24"/>
              </w:rPr>
              <w:t>Rozwój daje radość. Terapia dzieci upośledzonych umysłow</w:t>
            </w:r>
            <w:r w:rsidR="00030C05" w:rsidRPr="00346224">
              <w:rPr>
                <w:rFonts w:ascii="Corbel" w:hAnsi="Corbel"/>
                <w:i/>
                <w:sz w:val="24"/>
                <w:szCs w:val="24"/>
              </w:rPr>
              <w:t>o</w:t>
            </w:r>
            <w:r w:rsidR="00CC22A4" w:rsidRPr="00346224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r w:rsidRPr="00346224">
              <w:rPr>
                <w:rFonts w:ascii="Corbel" w:hAnsi="Corbel"/>
                <w:i/>
                <w:sz w:val="24"/>
                <w:szCs w:val="24"/>
              </w:rPr>
              <w:t>w stopniu głębokim</w:t>
            </w:r>
            <w:r w:rsidRPr="00346224">
              <w:rPr>
                <w:rFonts w:ascii="Corbel" w:hAnsi="Corbel"/>
                <w:sz w:val="24"/>
                <w:szCs w:val="24"/>
              </w:rPr>
              <w:t>. Gdańsk 2000.</w:t>
            </w:r>
          </w:p>
          <w:p w14:paraId="0AC21CD3" w14:textId="77777777" w:rsidR="005A54E2" w:rsidRPr="00346224" w:rsidRDefault="005A54E2" w:rsidP="00CC22A4">
            <w:pPr>
              <w:numPr>
                <w:ilvl w:val="0"/>
                <w:numId w:val="2"/>
              </w:numPr>
              <w:spacing w:after="0" w:line="229" w:lineRule="auto"/>
              <w:ind w:right="6" w:hanging="360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 xml:space="preserve">Kwiatkowska M.: </w:t>
            </w:r>
            <w:r w:rsidRPr="00346224">
              <w:rPr>
                <w:rFonts w:ascii="Corbel" w:hAnsi="Corbel"/>
                <w:i/>
                <w:sz w:val="24"/>
                <w:szCs w:val="24"/>
              </w:rPr>
              <w:t xml:space="preserve">Dzieci głęboko niezrozumiane. Program pracy edukacyjnej </w:t>
            </w:r>
            <w:r w:rsidR="00E42157" w:rsidRPr="00346224">
              <w:rPr>
                <w:rFonts w:ascii="Corbel" w:hAnsi="Corbel"/>
                <w:i/>
                <w:sz w:val="24"/>
                <w:szCs w:val="24"/>
              </w:rPr>
              <w:br/>
            </w:r>
            <w:r w:rsidRPr="00346224">
              <w:rPr>
                <w:rFonts w:ascii="Corbel" w:hAnsi="Corbel"/>
                <w:i/>
                <w:sz w:val="24"/>
                <w:szCs w:val="24"/>
              </w:rPr>
              <w:t>z dziećmi upośledzonymi umysłowo w stopniu głębokim</w:t>
            </w:r>
            <w:r w:rsidRPr="00346224">
              <w:rPr>
                <w:rFonts w:ascii="Corbel" w:hAnsi="Corbel"/>
                <w:sz w:val="24"/>
                <w:szCs w:val="24"/>
              </w:rPr>
              <w:t>. Warszawa 1997.</w:t>
            </w:r>
          </w:p>
          <w:p w14:paraId="53D872BD" w14:textId="77777777" w:rsidR="005A54E2" w:rsidRPr="00346224" w:rsidRDefault="005A54E2" w:rsidP="005A54E2">
            <w:pPr>
              <w:numPr>
                <w:ilvl w:val="0"/>
                <w:numId w:val="2"/>
              </w:numPr>
              <w:spacing w:after="0" w:line="229" w:lineRule="auto"/>
              <w:ind w:right="6" w:hanging="360"/>
              <w:jc w:val="both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 xml:space="preserve">Piszczek M.: </w:t>
            </w:r>
            <w:r w:rsidRPr="00346224">
              <w:rPr>
                <w:rFonts w:ascii="Corbel" w:hAnsi="Corbel"/>
                <w:i/>
                <w:sz w:val="24"/>
                <w:szCs w:val="24"/>
              </w:rPr>
              <w:t>Dziecko, którego rozwój emocjonalno</w:t>
            </w:r>
            <w:r w:rsidR="00907C64" w:rsidRPr="00346224">
              <w:rPr>
                <w:rFonts w:ascii="Corbel" w:hAnsi="Corbel"/>
                <w:i/>
                <w:sz w:val="24"/>
                <w:szCs w:val="24"/>
              </w:rPr>
              <w:t xml:space="preserve"> - </w:t>
            </w:r>
            <w:r w:rsidRPr="00346224">
              <w:rPr>
                <w:rFonts w:ascii="Corbel" w:hAnsi="Corbel"/>
                <w:i/>
                <w:sz w:val="24"/>
                <w:szCs w:val="24"/>
              </w:rPr>
              <w:t>poznawczy nie przekracza pierwszego roku życia. Diagnoza, zasady terapii i ocena efektów zajęć</w:t>
            </w:r>
            <w:r w:rsidRPr="00346224">
              <w:rPr>
                <w:rFonts w:ascii="Corbel" w:hAnsi="Corbel"/>
                <w:sz w:val="24"/>
                <w:szCs w:val="24"/>
              </w:rPr>
              <w:t>. Warszawa 2006.</w:t>
            </w:r>
          </w:p>
          <w:p w14:paraId="31B69D52" w14:textId="77777777" w:rsidR="005A54E2" w:rsidRPr="00346224" w:rsidRDefault="005A54E2" w:rsidP="005A54E2">
            <w:pPr>
              <w:numPr>
                <w:ilvl w:val="0"/>
                <w:numId w:val="2"/>
              </w:numPr>
              <w:spacing w:after="0" w:line="230" w:lineRule="auto"/>
              <w:ind w:right="6" w:hanging="360"/>
              <w:jc w:val="both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 xml:space="preserve">Piszczek M.: </w:t>
            </w:r>
            <w:r w:rsidRPr="00346224">
              <w:rPr>
                <w:rFonts w:ascii="Corbel" w:hAnsi="Corbel"/>
                <w:i/>
                <w:sz w:val="24"/>
                <w:szCs w:val="24"/>
              </w:rPr>
              <w:t>Diagnoza i wspomaganie rozwoju dziecka. Wybrane zagadnienia</w:t>
            </w:r>
            <w:r w:rsidRPr="00346224">
              <w:rPr>
                <w:rFonts w:ascii="Corbel" w:hAnsi="Corbel"/>
                <w:sz w:val="24"/>
                <w:szCs w:val="24"/>
              </w:rPr>
              <w:t>. Warszawa 2007.</w:t>
            </w:r>
          </w:p>
          <w:p w14:paraId="45BE1267" w14:textId="77777777" w:rsidR="005A54E2" w:rsidRPr="00346224" w:rsidRDefault="005A54E2" w:rsidP="005A54E2">
            <w:pPr>
              <w:spacing w:after="0" w:line="263" w:lineRule="auto"/>
              <w:ind w:left="360"/>
              <w:rPr>
                <w:rFonts w:ascii="Corbel" w:hAnsi="Corbel"/>
                <w:smallCaps/>
                <w:color w:val="000000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 xml:space="preserve">Piszczek M. (red.): </w:t>
            </w:r>
            <w:r w:rsidRPr="00346224">
              <w:rPr>
                <w:rFonts w:ascii="Corbel" w:hAnsi="Corbel"/>
                <w:i/>
                <w:sz w:val="24"/>
                <w:szCs w:val="24"/>
              </w:rPr>
              <w:t>Edukacja uczniów z głębokim upośledzeniem umysłowym. Przewodnik dla nauczycieli</w:t>
            </w:r>
            <w:r w:rsidRPr="00346224">
              <w:rPr>
                <w:rFonts w:ascii="Corbel" w:hAnsi="Corbel"/>
                <w:sz w:val="24"/>
                <w:szCs w:val="24"/>
              </w:rPr>
              <w:t>. Warszawa 2008.</w:t>
            </w:r>
          </w:p>
        </w:tc>
      </w:tr>
      <w:tr w:rsidR="0085747A" w:rsidRPr="00346224" w14:paraId="44B8722B" w14:textId="77777777" w:rsidTr="00907C64">
        <w:trPr>
          <w:trHeight w:val="397"/>
        </w:trPr>
        <w:tc>
          <w:tcPr>
            <w:tcW w:w="9639" w:type="dxa"/>
          </w:tcPr>
          <w:p w14:paraId="2BF2AE8E" w14:textId="77777777" w:rsidR="0085747A" w:rsidRPr="00346224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346224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181F3BC7" w14:textId="77777777" w:rsidR="008D3970" w:rsidRPr="00346224" w:rsidRDefault="008D3970" w:rsidP="00CC22A4">
            <w:pPr>
              <w:numPr>
                <w:ilvl w:val="0"/>
                <w:numId w:val="3"/>
              </w:numPr>
              <w:spacing w:after="0" w:line="263" w:lineRule="auto"/>
              <w:ind w:right="3" w:hanging="360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 xml:space="preserve">Frölich A.D.: </w:t>
            </w:r>
            <w:r w:rsidRPr="00346224">
              <w:rPr>
                <w:rFonts w:ascii="Corbel" w:hAnsi="Corbel"/>
                <w:i/>
                <w:sz w:val="24"/>
                <w:szCs w:val="24"/>
              </w:rPr>
              <w:t>Stymulacja od podstaw: jak stymulować rozwój osób głęboko wielorako niepełnosprawnych</w:t>
            </w:r>
            <w:r w:rsidRPr="00346224">
              <w:rPr>
                <w:rFonts w:ascii="Corbel" w:hAnsi="Corbel"/>
                <w:sz w:val="24"/>
                <w:szCs w:val="24"/>
              </w:rPr>
              <w:t>. Warszawa 1998.</w:t>
            </w:r>
          </w:p>
          <w:p w14:paraId="014511FF" w14:textId="77777777" w:rsidR="008D3970" w:rsidRPr="00346224" w:rsidRDefault="008D3970" w:rsidP="00CC22A4">
            <w:pPr>
              <w:numPr>
                <w:ilvl w:val="0"/>
                <w:numId w:val="3"/>
              </w:numPr>
              <w:spacing w:after="0" w:line="264" w:lineRule="auto"/>
              <w:ind w:right="3" w:hanging="360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 xml:space="preserve">Kaczan T., Śmigiel R. (red.): </w:t>
            </w:r>
            <w:r w:rsidRPr="00346224">
              <w:rPr>
                <w:rFonts w:ascii="Corbel" w:hAnsi="Corbel"/>
                <w:i/>
                <w:sz w:val="24"/>
                <w:szCs w:val="24"/>
              </w:rPr>
              <w:t>Wczesna interwe</w:t>
            </w:r>
            <w:r w:rsidR="00907C64" w:rsidRPr="00346224">
              <w:rPr>
                <w:rFonts w:ascii="Corbel" w:hAnsi="Corbel"/>
                <w:i/>
                <w:sz w:val="24"/>
                <w:szCs w:val="24"/>
              </w:rPr>
              <w:t>ncja i wspomaganie</w:t>
            </w:r>
            <w:r w:rsidR="00CC22A4" w:rsidRPr="00346224">
              <w:rPr>
                <w:rFonts w:ascii="Corbel" w:hAnsi="Corbel"/>
                <w:i/>
                <w:sz w:val="24"/>
                <w:szCs w:val="24"/>
              </w:rPr>
              <w:t xml:space="preserve"> rozwoju</w:t>
            </w:r>
            <w:r w:rsidR="00907C64" w:rsidRPr="00346224">
              <w:rPr>
                <w:rFonts w:ascii="Corbel" w:hAnsi="Corbel"/>
                <w:i/>
                <w:sz w:val="24"/>
                <w:szCs w:val="24"/>
              </w:rPr>
              <w:t xml:space="preserve"> u </w:t>
            </w:r>
            <w:r w:rsidRPr="00346224">
              <w:rPr>
                <w:rFonts w:ascii="Corbel" w:hAnsi="Corbel"/>
                <w:i/>
                <w:sz w:val="24"/>
                <w:szCs w:val="24"/>
              </w:rPr>
              <w:t>dzieci z chorobami genetycznymi</w:t>
            </w:r>
            <w:r w:rsidRPr="00346224">
              <w:rPr>
                <w:rFonts w:ascii="Corbel" w:hAnsi="Corbel"/>
                <w:sz w:val="24"/>
                <w:szCs w:val="24"/>
              </w:rPr>
              <w:t>. Kraków 2012.</w:t>
            </w:r>
          </w:p>
          <w:p w14:paraId="51D008CD" w14:textId="77777777" w:rsidR="008D3970" w:rsidRPr="00346224" w:rsidRDefault="008D3970" w:rsidP="00CC22A4">
            <w:pPr>
              <w:numPr>
                <w:ilvl w:val="0"/>
                <w:numId w:val="3"/>
              </w:numPr>
              <w:spacing w:after="0" w:line="264" w:lineRule="auto"/>
              <w:ind w:right="3" w:hanging="360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 xml:space="preserve">Kielin J.: </w:t>
            </w:r>
            <w:r w:rsidRPr="00346224">
              <w:rPr>
                <w:rFonts w:ascii="Corbel" w:hAnsi="Corbel"/>
                <w:i/>
                <w:sz w:val="24"/>
                <w:szCs w:val="24"/>
              </w:rPr>
              <w:t>Profil osiągnięć ucznia. Przewodnik dla nauczycieli i terapeutów</w:t>
            </w:r>
            <w:r w:rsidR="00030C05" w:rsidRPr="00346224">
              <w:rPr>
                <w:rFonts w:ascii="Corbel" w:hAnsi="Corbel"/>
                <w:i/>
                <w:sz w:val="24"/>
                <w:szCs w:val="24"/>
              </w:rPr>
              <w:t xml:space="preserve"> z</w:t>
            </w:r>
            <w:r w:rsidRPr="00346224">
              <w:rPr>
                <w:rFonts w:ascii="Corbel" w:hAnsi="Corbel"/>
                <w:i/>
                <w:sz w:val="24"/>
                <w:szCs w:val="24"/>
              </w:rPr>
              <w:t xml:space="preserve"> placówek specjalnych.</w:t>
            </w:r>
            <w:r w:rsidRPr="00346224">
              <w:rPr>
                <w:rFonts w:ascii="Corbel" w:hAnsi="Corbel"/>
                <w:sz w:val="24"/>
                <w:szCs w:val="24"/>
              </w:rPr>
              <w:t xml:space="preserve"> Gdańsk 2002.</w:t>
            </w:r>
          </w:p>
          <w:p w14:paraId="34EE7DE9" w14:textId="77777777" w:rsidR="008D3970" w:rsidRPr="00346224" w:rsidRDefault="008D3970" w:rsidP="00CC22A4">
            <w:pPr>
              <w:numPr>
                <w:ilvl w:val="0"/>
                <w:numId w:val="3"/>
              </w:numPr>
              <w:spacing w:after="0" w:line="263" w:lineRule="auto"/>
              <w:ind w:right="3" w:hanging="360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 xml:space="preserve">Miosga L.: </w:t>
            </w:r>
            <w:r w:rsidRPr="00346224">
              <w:rPr>
                <w:rFonts w:ascii="Corbel" w:hAnsi="Corbel"/>
                <w:i/>
                <w:sz w:val="24"/>
                <w:szCs w:val="24"/>
              </w:rPr>
              <w:t>Pomóż mi być. Komunikacja i stymulacja zmysłowa osób ze znaczną i głęboką niepełnosprawnością umysłową</w:t>
            </w:r>
            <w:r w:rsidRPr="00346224">
              <w:rPr>
                <w:rFonts w:ascii="Corbel" w:hAnsi="Corbel"/>
                <w:sz w:val="24"/>
                <w:szCs w:val="24"/>
              </w:rPr>
              <w:t>. Kraków 2005.</w:t>
            </w:r>
          </w:p>
          <w:p w14:paraId="3C6125FE" w14:textId="77777777" w:rsidR="008D3970" w:rsidRPr="00346224" w:rsidRDefault="008D3970" w:rsidP="00CC22A4">
            <w:pPr>
              <w:numPr>
                <w:ilvl w:val="0"/>
                <w:numId w:val="3"/>
              </w:numPr>
              <w:spacing w:after="0" w:line="263" w:lineRule="auto"/>
              <w:ind w:right="3" w:hanging="360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 xml:space="preserve">Walczak G.: </w:t>
            </w:r>
            <w:r w:rsidRPr="00346224">
              <w:rPr>
                <w:rFonts w:ascii="Corbel" w:hAnsi="Corbel"/>
                <w:i/>
                <w:sz w:val="24"/>
                <w:szCs w:val="24"/>
              </w:rPr>
              <w:t>Wczesne wspomaganie rozwoju dzi</w:t>
            </w:r>
            <w:r w:rsidR="00CC22A4" w:rsidRPr="00346224">
              <w:rPr>
                <w:rFonts w:ascii="Corbel" w:hAnsi="Corbel"/>
                <w:i/>
                <w:sz w:val="24"/>
                <w:szCs w:val="24"/>
              </w:rPr>
              <w:t xml:space="preserve">eci z uszkodzonym </w:t>
            </w:r>
            <w:r w:rsidR="00907C64" w:rsidRPr="00346224">
              <w:rPr>
                <w:rFonts w:ascii="Corbel" w:hAnsi="Corbel"/>
                <w:i/>
                <w:sz w:val="24"/>
                <w:szCs w:val="24"/>
              </w:rPr>
              <w:t>wzrokiem</w:t>
            </w:r>
            <w:r w:rsidR="00907C64" w:rsidRPr="00346224">
              <w:rPr>
                <w:rFonts w:ascii="Corbel" w:hAnsi="Corbel"/>
                <w:i/>
                <w:sz w:val="24"/>
                <w:szCs w:val="24"/>
              </w:rPr>
              <w:tab/>
              <w:t xml:space="preserve"> z</w:t>
            </w:r>
            <w:r w:rsidR="00907C64" w:rsidRPr="00346224">
              <w:rPr>
                <w:rFonts w:ascii="Corbel" w:hAnsi="Corbel"/>
                <w:i/>
                <w:sz w:val="24"/>
                <w:szCs w:val="24"/>
              </w:rPr>
              <w:tab/>
              <w:t xml:space="preserve"> </w:t>
            </w:r>
            <w:r w:rsidRPr="00346224">
              <w:rPr>
                <w:rFonts w:ascii="Corbel" w:hAnsi="Corbel"/>
                <w:i/>
                <w:sz w:val="24"/>
                <w:szCs w:val="24"/>
              </w:rPr>
              <w:t xml:space="preserve">dodatkowymi </w:t>
            </w:r>
            <w:r w:rsidR="00030C05" w:rsidRPr="00346224">
              <w:rPr>
                <w:rFonts w:ascii="Corbel" w:hAnsi="Corbel"/>
                <w:i/>
                <w:sz w:val="24"/>
                <w:szCs w:val="24"/>
              </w:rPr>
              <w:t>niepełnosprawno</w:t>
            </w:r>
            <w:r w:rsidRPr="00346224">
              <w:rPr>
                <w:rFonts w:ascii="Corbel" w:hAnsi="Corbel"/>
                <w:i/>
                <w:sz w:val="24"/>
                <w:szCs w:val="24"/>
              </w:rPr>
              <w:t>ściami</w:t>
            </w:r>
            <w:r w:rsidRPr="00346224">
              <w:rPr>
                <w:rFonts w:ascii="Corbel" w:hAnsi="Corbel"/>
                <w:sz w:val="24"/>
                <w:szCs w:val="24"/>
              </w:rPr>
              <w:t>. Warszawa 2005.</w:t>
            </w:r>
          </w:p>
          <w:p w14:paraId="75FB4CA6" w14:textId="77777777" w:rsidR="005A54E2" w:rsidRPr="00346224" w:rsidRDefault="008D3970" w:rsidP="00CC22A4">
            <w:pPr>
              <w:numPr>
                <w:ilvl w:val="0"/>
                <w:numId w:val="3"/>
              </w:numPr>
              <w:spacing w:after="0" w:line="263" w:lineRule="auto"/>
              <w:ind w:right="3" w:hanging="360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 xml:space="preserve">Wrona S.: </w:t>
            </w:r>
            <w:r w:rsidRPr="00346224">
              <w:rPr>
                <w:rFonts w:ascii="Corbel" w:hAnsi="Corbel"/>
                <w:i/>
                <w:sz w:val="24"/>
                <w:szCs w:val="24"/>
              </w:rPr>
              <w:t>Osoba głęboko upośledzona umysłowo w systemie edukacji</w:t>
            </w:r>
            <w:r w:rsidRPr="00346224">
              <w:rPr>
                <w:rFonts w:ascii="Corbel" w:hAnsi="Corbel"/>
                <w:sz w:val="24"/>
                <w:szCs w:val="24"/>
              </w:rPr>
              <w:t>. Kraków 2011.</w:t>
            </w:r>
          </w:p>
        </w:tc>
      </w:tr>
    </w:tbl>
    <w:p w14:paraId="7300AAD1" w14:textId="77777777" w:rsidR="0085747A" w:rsidRPr="00346224" w:rsidRDefault="0085747A" w:rsidP="00907C6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BA613E6" w14:textId="77777777" w:rsidR="0085747A" w:rsidRPr="00346224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346224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2D56680D" w14:textId="77777777" w:rsidR="00F353D1" w:rsidRPr="00346224" w:rsidRDefault="00F353D1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6E27A2F" w14:textId="77777777" w:rsidR="00F353D1" w:rsidRPr="00346224" w:rsidRDefault="00F353D1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9765782" w14:textId="77777777" w:rsidR="00F353D1" w:rsidRPr="00346224" w:rsidRDefault="00F353D1" w:rsidP="00F353D1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F353D1" w:rsidRPr="00346224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D081BA" w14:textId="77777777" w:rsidR="00C369B1" w:rsidRDefault="00C369B1" w:rsidP="00C16ABF">
      <w:pPr>
        <w:spacing w:after="0" w:line="240" w:lineRule="auto"/>
      </w:pPr>
      <w:r>
        <w:separator/>
      </w:r>
    </w:p>
  </w:endnote>
  <w:endnote w:type="continuationSeparator" w:id="0">
    <w:p w14:paraId="38196E46" w14:textId="77777777" w:rsidR="00C369B1" w:rsidRDefault="00C369B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540EA9" w14:textId="77777777" w:rsidR="00C369B1" w:rsidRDefault="00C369B1" w:rsidP="00C16ABF">
      <w:pPr>
        <w:spacing w:after="0" w:line="240" w:lineRule="auto"/>
      </w:pPr>
      <w:r>
        <w:separator/>
      </w:r>
    </w:p>
  </w:footnote>
  <w:footnote w:type="continuationSeparator" w:id="0">
    <w:p w14:paraId="21D6D9DA" w14:textId="77777777" w:rsidR="00C369B1" w:rsidRDefault="00C369B1" w:rsidP="00C16ABF">
      <w:pPr>
        <w:spacing w:after="0" w:line="240" w:lineRule="auto"/>
      </w:pPr>
      <w:r>
        <w:continuationSeparator/>
      </w:r>
    </w:p>
  </w:footnote>
  <w:footnote w:id="1">
    <w:p w14:paraId="0A2067E7" w14:textId="77777777" w:rsidR="00B8585C" w:rsidRDefault="00B8585C" w:rsidP="00B8585C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477613"/>
    <w:multiLevelType w:val="hybridMultilevel"/>
    <w:tmpl w:val="04F8DFEC"/>
    <w:lvl w:ilvl="0" w:tplc="0FDEFAE0">
      <w:start w:val="1"/>
      <w:numFmt w:val="decimal"/>
      <w:lvlText w:val="%1."/>
      <w:lvlJc w:val="left"/>
      <w:pPr>
        <w:ind w:left="36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630AF22">
      <w:start w:val="1"/>
      <w:numFmt w:val="lowerLetter"/>
      <w:lvlText w:val="%2"/>
      <w:lvlJc w:val="left"/>
      <w:pPr>
        <w:ind w:left="11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F48F4D2">
      <w:start w:val="1"/>
      <w:numFmt w:val="lowerRoman"/>
      <w:lvlText w:val="%3"/>
      <w:lvlJc w:val="left"/>
      <w:pPr>
        <w:ind w:left="19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338BFD8">
      <w:start w:val="1"/>
      <w:numFmt w:val="decimal"/>
      <w:lvlText w:val="%4"/>
      <w:lvlJc w:val="left"/>
      <w:pPr>
        <w:ind w:left="26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FD2C266">
      <w:start w:val="1"/>
      <w:numFmt w:val="lowerLetter"/>
      <w:lvlText w:val="%5"/>
      <w:lvlJc w:val="left"/>
      <w:pPr>
        <w:ind w:left="33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62C3916">
      <w:start w:val="1"/>
      <w:numFmt w:val="lowerRoman"/>
      <w:lvlText w:val="%6"/>
      <w:lvlJc w:val="left"/>
      <w:pPr>
        <w:ind w:left="40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C362F20">
      <w:start w:val="1"/>
      <w:numFmt w:val="decimal"/>
      <w:lvlText w:val="%7"/>
      <w:lvlJc w:val="left"/>
      <w:pPr>
        <w:ind w:left="47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2F4C804">
      <w:start w:val="1"/>
      <w:numFmt w:val="lowerLetter"/>
      <w:lvlText w:val="%8"/>
      <w:lvlJc w:val="left"/>
      <w:pPr>
        <w:ind w:left="55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954A38C">
      <w:start w:val="1"/>
      <w:numFmt w:val="lowerRoman"/>
      <w:lvlText w:val="%9"/>
      <w:lvlJc w:val="left"/>
      <w:pPr>
        <w:ind w:left="62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E894DA7"/>
    <w:multiLevelType w:val="hybridMultilevel"/>
    <w:tmpl w:val="25A801B8"/>
    <w:lvl w:ilvl="0" w:tplc="6A8E6A12">
      <w:start w:val="1"/>
      <w:numFmt w:val="decimal"/>
      <w:lvlText w:val="%1."/>
      <w:lvlJc w:val="left"/>
      <w:pPr>
        <w:ind w:left="36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333333"/>
        <w:sz w:val="24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A66AEBA">
      <w:start w:val="1"/>
      <w:numFmt w:val="lowerLetter"/>
      <w:lvlText w:val="%2"/>
      <w:lvlJc w:val="left"/>
      <w:pPr>
        <w:ind w:left="1194"/>
      </w:pPr>
      <w:rPr>
        <w:rFonts w:ascii="Calibri" w:eastAsia="Calibri" w:hAnsi="Calibri" w:cs="Calibri"/>
        <w:b w:val="0"/>
        <w:i w:val="0"/>
        <w:strike w:val="0"/>
        <w:dstrike w:val="0"/>
        <w:color w:val="333333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440C7F8">
      <w:start w:val="1"/>
      <w:numFmt w:val="lowerRoman"/>
      <w:lvlText w:val="%3"/>
      <w:lvlJc w:val="left"/>
      <w:pPr>
        <w:ind w:left="1914"/>
      </w:pPr>
      <w:rPr>
        <w:rFonts w:ascii="Calibri" w:eastAsia="Calibri" w:hAnsi="Calibri" w:cs="Calibri"/>
        <w:b w:val="0"/>
        <w:i w:val="0"/>
        <w:strike w:val="0"/>
        <w:dstrike w:val="0"/>
        <w:color w:val="333333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8C00536">
      <w:start w:val="1"/>
      <w:numFmt w:val="decimal"/>
      <w:lvlText w:val="%4"/>
      <w:lvlJc w:val="left"/>
      <w:pPr>
        <w:ind w:left="2634"/>
      </w:pPr>
      <w:rPr>
        <w:rFonts w:ascii="Calibri" w:eastAsia="Calibri" w:hAnsi="Calibri" w:cs="Calibri"/>
        <w:b w:val="0"/>
        <w:i w:val="0"/>
        <w:strike w:val="0"/>
        <w:dstrike w:val="0"/>
        <w:color w:val="333333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3F86D18">
      <w:start w:val="1"/>
      <w:numFmt w:val="lowerLetter"/>
      <w:lvlText w:val="%5"/>
      <w:lvlJc w:val="left"/>
      <w:pPr>
        <w:ind w:left="3354"/>
      </w:pPr>
      <w:rPr>
        <w:rFonts w:ascii="Calibri" w:eastAsia="Calibri" w:hAnsi="Calibri" w:cs="Calibri"/>
        <w:b w:val="0"/>
        <w:i w:val="0"/>
        <w:strike w:val="0"/>
        <w:dstrike w:val="0"/>
        <w:color w:val="333333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2E840FC">
      <w:start w:val="1"/>
      <w:numFmt w:val="lowerRoman"/>
      <w:lvlText w:val="%6"/>
      <w:lvlJc w:val="left"/>
      <w:pPr>
        <w:ind w:left="4074"/>
      </w:pPr>
      <w:rPr>
        <w:rFonts w:ascii="Calibri" w:eastAsia="Calibri" w:hAnsi="Calibri" w:cs="Calibri"/>
        <w:b w:val="0"/>
        <w:i w:val="0"/>
        <w:strike w:val="0"/>
        <w:dstrike w:val="0"/>
        <w:color w:val="333333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0CE1668">
      <w:start w:val="1"/>
      <w:numFmt w:val="decimal"/>
      <w:lvlText w:val="%7"/>
      <w:lvlJc w:val="left"/>
      <w:pPr>
        <w:ind w:left="4794"/>
      </w:pPr>
      <w:rPr>
        <w:rFonts w:ascii="Calibri" w:eastAsia="Calibri" w:hAnsi="Calibri" w:cs="Calibri"/>
        <w:b w:val="0"/>
        <w:i w:val="0"/>
        <w:strike w:val="0"/>
        <w:dstrike w:val="0"/>
        <w:color w:val="333333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A28D7F6">
      <w:start w:val="1"/>
      <w:numFmt w:val="lowerLetter"/>
      <w:lvlText w:val="%8"/>
      <w:lvlJc w:val="left"/>
      <w:pPr>
        <w:ind w:left="5514"/>
      </w:pPr>
      <w:rPr>
        <w:rFonts w:ascii="Calibri" w:eastAsia="Calibri" w:hAnsi="Calibri" w:cs="Calibri"/>
        <w:b w:val="0"/>
        <w:i w:val="0"/>
        <w:strike w:val="0"/>
        <w:dstrike w:val="0"/>
        <w:color w:val="333333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38EF1A2">
      <w:start w:val="1"/>
      <w:numFmt w:val="lowerRoman"/>
      <w:lvlText w:val="%9"/>
      <w:lvlJc w:val="left"/>
      <w:pPr>
        <w:ind w:left="6234"/>
      </w:pPr>
      <w:rPr>
        <w:rFonts w:ascii="Calibri" w:eastAsia="Calibri" w:hAnsi="Calibri" w:cs="Calibri"/>
        <w:b w:val="0"/>
        <w:i w:val="0"/>
        <w:strike w:val="0"/>
        <w:dstrike w:val="0"/>
        <w:color w:val="333333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323972484">
    <w:abstractNumId w:val="1"/>
  </w:num>
  <w:num w:numId="2" w16cid:durableId="2089231685">
    <w:abstractNumId w:val="0"/>
  </w:num>
  <w:num w:numId="3" w16cid:durableId="1072771277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30C05"/>
    <w:rsid w:val="00034B5F"/>
    <w:rsid w:val="00042A51"/>
    <w:rsid w:val="00042D2E"/>
    <w:rsid w:val="00044C82"/>
    <w:rsid w:val="00046E51"/>
    <w:rsid w:val="00056F7D"/>
    <w:rsid w:val="00070ED6"/>
    <w:rsid w:val="000742DC"/>
    <w:rsid w:val="00084C12"/>
    <w:rsid w:val="0009462C"/>
    <w:rsid w:val="00094B12"/>
    <w:rsid w:val="00095133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4749"/>
    <w:rsid w:val="000F5615"/>
    <w:rsid w:val="000F69AF"/>
    <w:rsid w:val="00102FBE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67F71"/>
    <w:rsid w:val="001718A7"/>
    <w:rsid w:val="001737CF"/>
    <w:rsid w:val="00176083"/>
    <w:rsid w:val="00192F37"/>
    <w:rsid w:val="001A70D2"/>
    <w:rsid w:val="001C54F5"/>
    <w:rsid w:val="001D657B"/>
    <w:rsid w:val="001D7B54"/>
    <w:rsid w:val="001E0209"/>
    <w:rsid w:val="001F26B4"/>
    <w:rsid w:val="001F2CA2"/>
    <w:rsid w:val="002144C0"/>
    <w:rsid w:val="0022477D"/>
    <w:rsid w:val="002278A9"/>
    <w:rsid w:val="002336F9"/>
    <w:rsid w:val="0024028F"/>
    <w:rsid w:val="00244ABC"/>
    <w:rsid w:val="0027421C"/>
    <w:rsid w:val="00281FF2"/>
    <w:rsid w:val="002838C3"/>
    <w:rsid w:val="002857DE"/>
    <w:rsid w:val="002902A5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0617"/>
    <w:rsid w:val="003151C5"/>
    <w:rsid w:val="003343CF"/>
    <w:rsid w:val="00346224"/>
    <w:rsid w:val="00346FE9"/>
    <w:rsid w:val="0034759A"/>
    <w:rsid w:val="003503F6"/>
    <w:rsid w:val="003530DD"/>
    <w:rsid w:val="00363F78"/>
    <w:rsid w:val="0039048B"/>
    <w:rsid w:val="003A0A5B"/>
    <w:rsid w:val="003A1176"/>
    <w:rsid w:val="003B51F0"/>
    <w:rsid w:val="003C0BAE"/>
    <w:rsid w:val="003C79DC"/>
    <w:rsid w:val="003D18A9"/>
    <w:rsid w:val="003D6CE2"/>
    <w:rsid w:val="003E1355"/>
    <w:rsid w:val="003E1941"/>
    <w:rsid w:val="003E2FE6"/>
    <w:rsid w:val="003E49D5"/>
    <w:rsid w:val="003E7F63"/>
    <w:rsid w:val="003F205D"/>
    <w:rsid w:val="003F38C0"/>
    <w:rsid w:val="00402D6F"/>
    <w:rsid w:val="00414E3C"/>
    <w:rsid w:val="0042244A"/>
    <w:rsid w:val="0042745A"/>
    <w:rsid w:val="00431D5C"/>
    <w:rsid w:val="004362C6"/>
    <w:rsid w:val="00437FA2"/>
    <w:rsid w:val="00445970"/>
    <w:rsid w:val="00456C1F"/>
    <w:rsid w:val="00461EFC"/>
    <w:rsid w:val="004652C2"/>
    <w:rsid w:val="004706D1"/>
    <w:rsid w:val="00471326"/>
    <w:rsid w:val="0047598D"/>
    <w:rsid w:val="00483E66"/>
    <w:rsid w:val="004840FD"/>
    <w:rsid w:val="00490F7D"/>
    <w:rsid w:val="00491678"/>
    <w:rsid w:val="004968E2"/>
    <w:rsid w:val="00497AF1"/>
    <w:rsid w:val="004A172F"/>
    <w:rsid w:val="004A3EEA"/>
    <w:rsid w:val="004A4D1F"/>
    <w:rsid w:val="004D5282"/>
    <w:rsid w:val="004E3085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83F2C"/>
    <w:rsid w:val="0059484D"/>
    <w:rsid w:val="005A0855"/>
    <w:rsid w:val="005A3196"/>
    <w:rsid w:val="005A54E2"/>
    <w:rsid w:val="005A711A"/>
    <w:rsid w:val="005B6EB3"/>
    <w:rsid w:val="005C080F"/>
    <w:rsid w:val="005C55E5"/>
    <w:rsid w:val="005C696A"/>
    <w:rsid w:val="005C73AF"/>
    <w:rsid w:val="005D0AFF"/>
    <w:rsid w:val="005D7444"/>
    <w:rsid w:val="005E6E85"/>
    <w:rsid w:val="005F31D2"/>
    <w:rsid w:val="00606800"/>
    <w:rsid w:val="0061029B"/>
    <w:rsid w:val="00612C13"/>
    <w:rsid w:val="00617230"/>
    <w:rsid w:val="00621CE1"/>
    <w:rsid w:val="00627FC9"/>
    <w:rsid w:val="006306BA"/>
    <w:rsid w:val="00647FA8"/>
    <w:rsid w:val="00650C5F"/>
    <w:rsid w:val="00654934"/>
    <w:rsid w:val="006620D9"/>
    <w:rsid w:val="00664560"/>
    <w:rsid w:val="00671958"/>
    <w:rsid w:val="00675843"/>
    <w:rsid w:val="00696477"/>
    <w:rsid w:val="006C5590"/>
    <w:rsid w:val="006D050F"/>
    <w:rsid w:val="006D6139"/>
    <w:rsid w:val="006D76ED"/>
    <w:rsid w:val="006E5D65"/>
    <w:rsid w:val="006F1282"/>
    <w:rsid w:val="006F17C0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5B2C"/>
    <w:rsid w:val="007461D6"/>
    <w:rsid w:val="00746EC8"/>
    <w:rsid w:val="00763BF1"/>
    <w:rsid w:val="00766FD4"/>
    <w:rsid w:val="0078166D"/>
    <w:rsid w:val="0078168C"/>
    <w:rsid w:val="00787C2A"/>
    <w:rsid w:val="00790E27"/>
    <w:rsid w:val="007A265C"/>
    <w:rsid w:val="007A4022"/>
    <w:rsid w:val="007A6E6E"/>
    <w:rsid w:val="007B7FDF"/>
    <w:rsid w:val="007C3299"/>
    <w:rsid w:val="007C3BCC"/>
    <w:rsid w:val="007C4546"/>
    <w:rsid w:val="007D0784"/>
    <w:rsid w:val="007D6E56"/>
    <w:rsid w:val="007F4155"/>
    <w:rsid w:val="0081554D"/>
    <w:rsid w:val="0081707E"/>
    <w:rsid w:val="008254D4"/>
    <w:rsid w:val="008449B3"/>
    <w:rsid w:val="008552A2"/>
    <w:rsid w:val="0085747A"/>
    <w:rsid w:val="00877AE9"/>
    <w:rsid w:val="00884922"/>
    <w:rsid w:val="00885F64"/>
    <w:rsid w:val="008917F9"/>
    <w:rsid w:val="008A45F7"/>
    <w:rsid w:val="008A6CFE"/>
    <w:rsid w:val="008B1BA3"/>
    <w:rsid w:val="008C0CC0"/>
    <w:rsid w:val="008C19A9"/>
    <w:rsid w:val="008C379D"/>
    <w:rsid w:val="008C5147"/>
    <w:rsid w:val="008C5359"/>
    <w:rsid w:val="008C5363"/>
    <w:rsid w:val="008D3970"/>
    <w:rsid w:val="008D3DFB"/>
    <w:rsid w:val="008E0D49"/>
    <w:rsid w:val="008E5B8E"/>
    <w:rsid w:val="008E64F4"/>
    <w:rsid w:val="008F12C9"/>
    <w:rsid w:val="008F6E29"/>
    <w:rsid w:val="00907C64"/>
    <w:rsid w:val="00916188"/>
    <w:rsid w:val="00923D7D"/>
    <w:rsid w:val="009508DF"/>
    <w:rsid w:val="00950DAC"/>
    <w:rsid w:val="00954A07"/>
    <w:rsid w:val="009662DE"/>
    <w:rsid w:val="009732DE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1F7C"/>
    <w:rsid w:val="00A33255"/>
    <w:rsid w:val="00A36899"/>
    <w:rsid w:val="00A371F6"/>
    <w:rsid w:val="00A43BF6"/>
    <w:rsid w:val="00A53FA5"/>
    <w:rsid w:val="00A54817"/>
    <w:rsid w:val="00A601C8"/>
    <w:rsid w:val="00A60799"/>
    <w:rsid w:val="00A77B5A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E6C33"/>
    <w:rsid w:val="00AF2C1E"/>
    <w:rsid w:val="00AF7B2E"/>
    <w:rsid w:val="00B01040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77E71"/>
    <w:rsid w:val="00B8056E"/>
    <w:rsid w:val="00B80BD3"/>
    <w:rsid w:val="00B819C8"/>
    <w:rsid w:val="00B82308"/>
    <w:rsid w:val="00B8585C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163D"/>
    <w:rsid w:val="00C26CB7"/>
    <w:rsid w:val="00C324C1"/>
    <w:rsid w:val="00C36992"/>
    <w:rsid w:val="00C369B1"/>
    <w:rsid w:val="00C56036"/>
    <w:rsid w:val="00C61DC5"/>
    <w:rsid w:val="00C67E92"/>
    <w:rsid w:val="00C70A26"/>
    <w:rsid w:val="00C766DF"/>
    <w:rsid w:val="00C94B98"/>
    <w:rsid w:val="00C958F1"/>
    <w:rsid w:val="00CA2B96"/>
    <w:rsid w:val="00CA5089"/>
    <w:rsid w:val="00CC22A4"/>
    <w:rsid w:val="00CD2976"/>
    <w:rsid w:val="00CD6897"/>
    <w:rsid w:val="00CE5BAC"/>
    <w:rsid w:val="00CF25BE"/>
    <w:rsid w:val="00CF78ED"/>
    <w:rsid w:val="00D02B25"/>
    <w:rsid w:val="00D02EBA"/>
    <w:rsid w:val="00D06768"/>
    <w:rsid w:val="00D17C3C"/>
    <w:rsid w:val="00D26B2C"/>
    <w:rsid w:val="00D27B53"/>
    <w:rsid w:val="00D32585"/>
    <w:rsid w:val="00D352C9"/>
    <w:rsid w:val="00D425B2"/>
    <w:rsid w:val="00D428D6"/>
    <w:rsid w:val="00D552B2"/>
    <w:rsid w:val="00D608D1"/>
    <w:rsid w:val="00D729A8"/>
    <w:rsid w:val="00D74119"/>
    <w:rsid w:val="00D8075B"/>
    <w:rsid w:val="00D8678B"/>
    <w:rsid w:val="00DA2114"/>
    <w:rsid w:val="00DC0E4B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42157"/>
    <w:rsid w:val="00E44AF4"/>
    <w:rsid w:val="00E51E44"/>
    <w:rsid w:val="00E5693C"/>
    <w:rsid w:val="00E57895"/>
    <w:rsid w:val="00E63348"/>
    <w:rsid w:val="00E742AA"/>
    <w:rsid w:val="00E77E88"/>
    <w:rsid w:val="00E8107D"/>
    <w:rsid w:val="00E826DF"/>
    <w:rsid w:val="00E960BB"/>
    <w:rsid w:val="00EA2074"/>
    <w:rsid w:val="00EA2B88"/>
    <w:rsid w:val="00EA4832"/>
    <w:rsid w:val="00EA4E9D"/>
    <w:rsid w:val="00EC3770"/>
    <w:rsid w:val="00EC4899"/>
    <w:rsid w:val="00ED03AB"/>
    <w:rsid w:val="00ED32D2"/>
    <w:rsid w:val="00EE08B8"/>
    <w:rsid w:val="00EE32DE"/>
    <w:rsid w:val="00EE5457"/>
    <w:rsid w:val="00EF52E2"/>
    <w:rsid w:val="00F034A5"/>
    <w:rsid w:val="00F070AB"/>
    <w:rsid w:val="00F12AFD"/>
    <w:rsid w:val="00F16711"/>
    <w:rsid w:val="00F17567"/>
    <w:rsid w:val="00F2058F"/>
    <w:rsid w:val="00F252BA"/>
    <w:rsid w:val="00F27A7B"/>
    <w:rsid w:val="00F353D1"/>
    <w:rsid w:val="00F42E4D"/>
    <w:rsid w:val="00F43417"/>
    <w:rsid w:val="00F526AF"/>
    <w:rsid w:val="00F557AC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555A"/>
    <w:rsid w:val="00FD7589"/>
    <w:rsid w:val="00FF016A"/>
    <w:rsid w:val="00FF1401"/>
    <w:rsid w:val="00FF1BE4"/>
    <w:rsid w:val="00FF5E7D"/>
    <w:rsid w:val="00FF6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A9F8B"/>
  <w15:docId w15:val="{8088A04E-4462-4554-AD26-0FB2B7508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elikatne">
    <w:name w:val="Subtle Reference"/>
    <w:basedOn w:val="Domylnaczcionkaakapitu"/>
    <w:uiPriority w:val="31"/>
    <w:qFormat/>
    <w:rsid w:val="008254D4"/>
    <w:rPr>
      <w:smallCaps/>
      <w:color w:val="C0504D" w:themeColor="accent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A2BF2A-847F-410E-838A-F40A53AE3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</TotalTime>
  <Pages>5</Pages>
  <Words>1458</Words>
  <Characters>8754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Aleksandra Mach</cp:lastModifiedBy>
  <cp:revision>3</cp:revision>
  <cp:lastPrinted>2019-02-06T12:12:00Z</cp:lastPrinted>
  <dcterms:created xsi:type="dcterms:W3CDTF">2025-01-27T11:46:00Z</dcterms:created>
  <dcterms:modified xsi:type="dcterms:W3CDTF">2026-06-15T11:14:00Z</dcterms:modified>
</cp:coreProperties>
</file>